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7262E1" w14:textId="1744736D" w:rsidR="00E61C5C" w:rsidRPr="007B72A9" w:rsidRDefault="000028D5" w:rsidP="000028D5">
      <w:pPr>
        <w:pStyle w:val="Heading1"/>
      </w:pPr>
      <w:bookmarkStart w:id="0" w:name="_Toc66176862"/>
      <w:bookmarkStart w:id="1" w:name="_Toc66176888"/>
      <w:bookmarkStart w:id="2" w:name="_Toc66179021"/>
      <w:r>
        <w:t>release notes</w:t>
      </w:r>
      <w:bookmarkEnd w:id="0"/>
      <w:bookmarkEnd w:id="1"/>
      <w:bookmarkEnd w:id="2"/>
    </w:p>
    <w:p w14:paraId="53481D31" w14:textId="110AA6C8" w:rsidR="00554C23" w:rsidRPr="00B14B1D" w:rsidRDefault="00F1516B" w:rsidP="000028D5">
      <w:pPr>
        <w:pStyle w:val="Heading2"/>
      </w:pPr>
      <w:r>
        <w:t>Hotel R</w:t>
      </w:r>
      <w:r w:rsidR="008376E8">
        <w:t>eservation</w:t>
      </w:r>
      <w:r w:rsidR="00097249">
        <w:t xml:space="preserve"> by Offer ID</w:t>
      </w:r>
    </w:p>
    <w:p w14:paraId="3314425C" w14:textId="2B428E34" w:rsidR="000028D5" w:rsidRDefault="000028D5" w:rsidP="000028D5"/>
    <w:tbl>
      <w:tblPr>
        <w:tblStyle w:val="GridTable6Colorful-Accent3"/>
        <w:tblW w:w="0" w:type="auto"/>
        <w:tblLook w:val="04A0" w:firstRow="1" w:lastRow="0" w:firstColumn="1" w:lastColumn="0" w:noHBand="0" w:noVBand="1"/>
      </w:tblPr>
      <w:tblGrid>
        <w:gridCol w:w="4315"/>
        <w:gridCol w:w="6441"/>
      </w:tblGrid>
      <w:tr w:rsidR="000028D5" w14:paraId="45840125" w14:textId="77777777" w:rsidTr="00932B8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5" w:type="dxa"/>
          </w:tcPr>
          <w:p w14:paraId="41104231" w14:textId="0135B67C" w:rsidR="000028D5" w:rsidRDefault="000028D5" w:rsidP="000028D5">
            <w:r>
              <w:t>Release Number</w:t>
            </w:r>
          </w:p>
        </w:tc>
        <w:tc>
          <w:tcPr>
            <w:tcW w:w="6441" w:type="dxa"/>
          </w:tcPr>
          <w:p w14:paraId="27C82D71" w14:textId="6E8C09F9" w:rsidR="000028D5" w:rsidRDefault="00FB3636" w:rsidP="000028D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Model X, v11</w:t>
            </w:r>
          </w:p>
        </w:tc>
      </w:tr>
      <w:tr w:rsidR="000028D5" w14:paraId="69E31C71" w14:textId="77777777" w:rsidTr="00932B8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5" w:type="dxa"/>
          </w:tcPr>
          <w:p w14:paraId="742CD203" w14:textId="37C2674A" w:rsidR="000028D5" w:rsidRDefault="000028D5" w:rsidP="000028D5">
            <w:r>
              <w:t>Last Updated Date</w:t>
            </w:r>
          </w:p>
        </w:tc>
        <w:tc>
          <w:tcPr>
            <w:tcW w:w="6441" w:type="dxa"/>
          </w:tcPr>
          <w:p w14:paraId="7681BAAB" w14:textId="20CC35D7" w:rsidR="000028D5" w:rsidRDefault="00FB3636" w:rsidP="000028D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Jan 19, 2022</w:t>
            </w:r>
          </w:p>
        </w:tc>
      </w:tr>
      <w:tr w:rsidR="000028D5" w14:paraId="7091FDE7" w14:textId="77777777" w:rsidTr="00932B8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5" w:type="dxa"/>
          </w:tcPr>
          <w:p w14:paraId="48C711A9" w14:textId="71B231D0" w:rsidR="000028D5" w:rsidRDefault="004C71F3" w:rsidP="000028D5">
            <w:r>
              <w:rPr>
                <w:color w:val="FF5E6F" w:themeColor="accent1"/>
              </w:rPr>
              <w:t xml:space="preserve">Release Notes </w:t>
            </w:r>
            <w:r w:rsidR="000028D5" w:rsidRPr="000028D5">
              <w:rPr>
                <w:color w:val="FF5E6F" w:themeColor="accent1"/>
              </w:rPr>
              <w:t>Change History</w:t>
            </w:r>
            <w:r w:rsidR="000028D5" w:rsidRPr="000028D5">
              <w:rPr>
                <w:b w:val="0"/>
                <w:bCs w:val="0"/>
                <w:color w:val="FF5E6F" w:themeColor="accent1"/>
              </w:rPr>
              <w:t xml:space="preserve"> </w:t>
            </w:r>
            <w:r w:rsidR="000028D5" w:rsidRPr="000028D5">
              <w:rPr>
                <w:b w:val="0"/>
                <w:bCs w:val="0"/>
              </w:rPr>
              <w:t>(not</w:t>
            </w:r>
            <w:r w:rsidR="0056171F">
              <w:rPr>
                <w:b w:val="0"/>
                <w:bCs w:val="0"/>
              </w:rPr>
              <w:t>e</w:t>
            </w:r>
            <w:r w:rsidR="000028D5" w:rsidRPr="000028D5">
              <w:rPr>
                <w:b w:val="0"/>
                <w:bCs w:val="0"/>
              </w:rPr>
              <w:t xml:space="preserve"> what was added</w:t>
            </w:r>
            <w:r w:rsidR="0056171F">
              <w:rPr>
                <w:b w:val="0"/>
                <w:bCs w:val="0"/>
              </w:rPr>
              <w:t>/</w:t>
            </w:r>
            <w:r w:rsidR="000028D5" w:rsidRPr="000028D5">
              <w:rPr>
                <w:b w:val="0"/>
                <w:bCs w:val="0"/>
              </w:rPr>
              <w:t>modified/removed in an update</w:t>
            </w:r>
            <w:r>
              <w:rPr>
                <w:b w:val="0"/>
                <w:bCs w:val="0"/>
              </w:rPr>
              <w:t>)</w:t>
            </w:r>
          </w:p>
        </w:tc>
        <w:tc>
          <w:tcPr>
            <w:tcW w:w="6441" w:type="dxa"/>
          </w:tcPr>
          <w:p w14:paraId="624FCA19" w14:textId="77777777" w:rsidR="00D7661E" w:rsidRDefault="00D7661E" w:rsidP="00D766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ReservationDetail replaces ReservationBackOffice.</w:t>
            </w:r>
          </w:p>
          <w:p w14:paraId="17FD6ED7" w14:textId="2B6554E9" w:rsidR="000028D5" w:rsidRDefault="00D66D11" w:rsidP="00D766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Sell by Offer ID replaces </w:t>
            </w:r>
            <w:r w:rsidR="00D7215A">
              <w:t>Identifier.Authority and the entire Product Section</w:t>
            </w:r>
            <w:r w:rsidR="00486291">
              <w:t>, Price Section, and Payment Section.</w:t>
            </w:r>
          </w:p>
        </w:tc>
      </w:tr>
    </w:tbl>
    <w:p w14:paraId="33561F02" w14:textId="023300C6" w:rsidR="000028D5" w:rsidRDefault="000028D5" w:rsidP="000028D5"/>
    <w:tbl>
      <w:tblPr>
        <w:tblStyle w:val="TableGridLight"/>
        <w:tblW w:w="10350" w:type="dxa"/>
        <w:tblLook w:val="04A0" w:firstRow="1" w:lastRow="0" w:firstColumn="1" w:lastColumn="0" w:noHBand="0" w:noVBand="1"/>
      </w:tblPr>
      <w:tblGrid>
        <w:gridCol w:w="2429"/>
        <w:gridCol w:w="1320"/>
        <w:gridCol w:w="2637"/>
        <w:gridCol w:w="1325"/>
        <w:gridCol w:w="2639"/>
      </w:tblGrid>
      <w:tr w:rsidR="0056171F" w:rsidRPr="00B927AB" w14:paraId="0D28DB7E" w14:textId="77777777" w:rsidTr="009E71A0">
        <w:trPr>
          <w:cantSplit/>
        </w:trPr>
        <w:tc>
          <w:tcPr>
            <w:tcW w:w="10350" w:type="dxa"/>
            <w:gridSpan w:val="5"/>
            <w:shd w:val="clear" w:color="auto" w:fill="F2F2F2" w:themeFill="background1" w:themeFillShade="F2"/>
          </w:tcPr>
          <w:p w14:paraId="11C9FE2E" w14:textId="77777777" w:rsidR="0056171F" w:rsidRPr="00D420A8" w:rsidRDefault="0056171F" w:rsidP="0056171F">
            <w:pPr>
              <w:rPr>
                <w:rStyle w:val="sbrace"/>
                <w:rFonts w:ascii="Arial Black" w:hAnsi="Arial Black" w:cs="Arial"/>
                <w:b/>
              </w:rPr>
            </w:pPr>
            <w:r>
              <w:rPr>
                <w:rStyle w:val="sbrace"/>
                <w:rFonts w:ascii="Arial Black" w:hAnsi="Arial Black" w:cs="Arial"/>
                <w:b/>
              </w:rPr>
              <w:t>S</w:t>
            </w:r>
            <w:r>
              <w:rPr>
                <w:rStyle w:val="sbrace"/>
                <w:rFonts w:ascii="Arial Black" w:hAnsi="Arial Black"/>
                <w:b/>
              </w:rPr>
              <w:t>ummary</w:t>
            </w:r>
          </w:p>
        </w:tc>
      </w:tr>
      <w:tr w:rsidR="0056171F" w:rsidRPr="00B927AB" w14:paraId="0482D318" w14:textId="77777777" w:rsidTr="009E71A0">
        <w:trPr>
          <w:cantSplit/>
        </w:trPr>
        <w:tc>
          <w:tcPr>
            <w:tcW w:w="2429" w:type="dxa"/>
          </w:tcPr>
          <w:p w14:paraId="67046777" w14:textId="77777777" w:rsidR="0056171F" w:rsidRPr="00E858F4" w:rsidRDefault="0056171F" w:rsidP="0056171F">
            <w:pPr>
              <w:rPr>
                <w:rFonts w:ascii="Arial" w:hAnsi="Arial" w:cs="Arial"/>
                <w:sz w:val="20"/>
                <w:szCs w:val="20"/>
              </w:rPr>
            </w:pPr>
            <w:r w:rsidRPr="00E858F4">
              <w:rPr>
                <w:rFonts w:ascii="Arial" w:hAnsi="Arial" w:cs="Arial"/>
                <w:sz w:val="20"/>
                <w:szCs w:val="20"/>
              </w:rPr>
              <w:t>Detailed description of feature or change:</w:t>
            </w:r>
          </w:p>
        </w:tc>
        <w:tc>
          <w:tcPr>
            <w:tcW w:w="7921" w:type="dxa"/>
            <w:gridSpan w:val="4"/>
          </w:tcPr>
          <w:p w14:paraId="68077626" w14:textId="12B66EF5" w:rsidR="00C5574A" w:rsidRDefault="00C5574A" w:rsidP="00C5574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Upgrade message to Model X, ver 11.  Create fields to request book of hotel segments from the specific source (aggregator:  Travelport, Expedia, Booking.com) from which the rate was returned in the availability response.</w:t>
            </w:r>
          </w:p>
          <w:p w14:paraId="2F0240F5" w14:textId="014C6CCB" w:rsidR="0056171F" w:rsidRPr="00E858F4" w:rsidRDefault="00C5574A" w:rsidP="00C5574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Normalized field responses from Travelport, Expedia, and Booking.com.</w:t>
            </w:r>
          </w:p>
        </w:tc>
      </w:tr>
      <w:tr w:rsidR="0056171F" w:rsidRPr="00B927AB" w14:paraId="33EE4FC7" w14:textId="77777777" w:rsidTr="009E71A0">
        <w:trPr>
          <w:cantSplit/>
        </w:trPr>
        <w:tc>
          <w:tcPr>
            <w:tcW w:w="10350" w:type="dxa"/>
            <w:gridSpan w:val="5"/>
            <w:shd w:val="clear" w:color="auto" w:fill="F2F2F2" w:themeFill="background1" w:themeFillShade="F2"/>
          </w:tcPr>
          <w:p w14:paraId="1E68C22F" w14:textId="77777777" w:rsidR="0056171F" w:rsidRPr="003770F4" w:rsidRDefault="0056171F" w:rsidP="0056171F">
            <w:pPr>
              <w:rPr>
                <w:rStyle w:val="sbrace"/>
                <w:rFonts w:ascii="Arial Black" w:hAnsi="Arial Black" w:cs="Arial"/>
                <w:b/>
                <w:bCs/>
              </w:rPr>
            </w:pPr>
            <w:r w:rsidRPr="003770F4">
              <w:rPr>
                <w:rFonts w:ascii="Arial Black" w:hAnsi="Arial Black" w:cs="Arial"/>
                <w:b/>
                <w:bCs/>
              </w:rPr>
              <w:t>Objects/Attributes</w:t>
            </w:r>
          </w:p>
        </w:tc>
      </w:tr>
      <w:tr w:rsidR="0056171F" w:rsidRPr="00B927AB" w14:paraId="70F7A1D3" w14:textId="77777777" w:rsidTr="009E71A0">
        <w:trPr>
          <w:cantSplit/>
          <w:trHeight w:val="300"/>
        </w:trPr>
        <w:tc>
          <w:tcPr>
            <w:tcW w:w="2429" w:type="dxa"/>
          </w:tcPr>
          <w:p w14:paraId="587762CD" w14:textId="77777777" w:rsidR="0056171F" w:rsidRPr="00E858F4" w:rsidRDefault="0056171F" w:rsidP="0056171F">
            <w:pPr>
              <w:rPr>
                <w:rFonts w:ascii="Arial" w:hAnsi="Arial" w:cs="Arial"/>
                <w:sz w:val="20"/>
                <w:szCs w:val="20"/>
              </w:rPr>
            </w:pPr>
            <w:r w:rsidRPr="00E858F4">
              <w:rPr>
                <w:rFonts w:ascii="Arial" w:hAnsi="Arial" w:cs="Arial"/>
                <w:sz w:val="20"/>
                <w:szCs w:val="20"/>
              </w:rPr>
              <w:t xml:space="preserve">Changes to: </w:t>
            </w:r>
            <w:r w:rsidRPr="0017002A">
              <w:rPr>
                <w:rFonts w:ascii="Arial" w:hAnsi="Arial" w:cs="Arial"/>
                <w:sz w:val="18"/>
                <w:szCs w:val="18"/>
              </w:rPr>
              <w:t>(yes / no)</w:t>
            </w:r>
          </w:p>
        </w:tc>
        <w:tc>
          <w:tcPr>
            <w:tcW w:w="1320" w:type="dxa"/>
            <w:shd w:val="clear" w:color="auto" w:fill="F2F2F2" w:themeFill="background1" w:themeFillShade="F2"/>
          </w:tcPr>
          <w:p w14:paraId="771646AF" w14:textId="77777777" w:rsidR="0056171F" w:rsidRPr="00E858F4" w:rsidRDefault="0056171F" w:rsidP="0056171F">
            <w:pPr>
              <w:rPr>
                <w:rFonts w:ascii="Arial" w:hAnsi="Arial" w:cs="Arial"/>
                <w:sz w:val="20"/>
                <w:szCs w:val="20"/>
              </w:rPr>
            </w:pPr>
            <w:r w:rsidRPr="00E858F4">
              <w:rPr>
                <w:rFonts w:ascii="Arial" w:hAnsi="Arial" w:cs="Arial"/>
                <w:sz w:val="20"/>
                <w:szCs w:val="20"/>
              </w:rPr>
              <w:t>Request:</w:t>
            </w:r>
          </w:p>
        </w:tc>
        <w:tc>
          <w:tcPr>
            <w:tcW w:w="2637" w:type="dxa"/>
          </w:tcPr>
          <w:p w14:paraId="2CA29D37" w14:textId="68B867F3" w:rsidR="0056171F" w:rsidRPr="00E858F4" w:rsidRDefault="00C5574A" w:rsidP="0056171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325" w:type="dxa"/>
            <w:shd w:val="clear" w:color="auto" w:fill="F2F2F2" w:themeFill="background1" w:themeFillShade="F2"/>
          </w:tcPr>
          <w:p w14:paraId="75760159" w14:textId="77777777" w:rsidR="0056171F" w:rsidRPr="00E858F4" w:rsidRDefault="0056171F" w:rsidP="0056171F">
            <w:pPr>
              <w:rPr>
                <w:rFonts w:ascii="Arial" w:hAnsi="Arial" w:cs="Arial"/>
                <w:sz w:val="20"/>
                <w:szCs w:val="20"/>
              </w:rPr>
            </w:pPr>
            <w:r w:rsidRPr="00E858F4">
              <w:rPr>
                <w:rFonts w:ascii="Arial" w:hAnsi="Arial" w:cs="Arial"/>
                <w:sz w:val="20"/>
                <w:szCs w:val="20"/>
              </w:rPr>
              <w:t>Response:</w:t>
            </w:r>
          </w:p>
        </w:tc>
        <w:tc>
          <w:tcPr>
            <w:tcW w:w="2639" w:type="dxa"/>
          </w:tcPr>
          <w:p w14:paraId="4B1EA047" w14:textId="77777777" w:rsidR="0056171F" w:rsidRPr="00E858F4" w:rsidRDefault="0056171F" w:rsidP="0056171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171F" w:rsidRPr="00B927AB" w14:paraId="6D6F1F25" w14:textId="77777777" w:rsidTr="009E71A0">
        <w:trPr>
          <w:cantSplit/>
        </w:trPr>
        <w:tc>
          <w:tcPr>
            <w:tcW w:w="2429" w:type="dxa"/>
          </w:tcPr>
          <w:p w14:paraId="67081A47" w14:textId="77777777" w:rsidR="0056171F" w:rsidRPr="00DB68B0" w:rsidRDefault="0056171F" w:rsidP="0056171F">
            <w:pPr>
              <w:rPr>
                <w:rFonts w:ascii="Arial" w:hAnsi="Arial" w:cs="Arial"/>
                <w:b/>
                <w:bCs/>
                <w:color w:val="FF5E6F" w:themeColor="accent1"/>
                <w:sz w:val="20"/>
                <w:szCs w:val="20"/>
              </w:rPr>
            </w:pPr>
            <w:r w:rsidRPr="00DB68B0">
              <w:rPr>
                <w:rFonts w:ascii="Arial" w:hAnsi="Arial" w:cs="Arial"/>
                <w:b/>
                <w:bCs/>
                <w:color w:val="FF5E6F" w:themeColor="accent1"/>
                <w:sz w:val="20"/>
                <w:szCs w:val="20"/>
              </w:rPr>
              <w:lastRenderedPageBreak/>
              <w:t xml:space="preserve">List all new or updated objects and attributes. </w:t>
            </w:r>
          </w:p>
          <w:p w14:paraId="3CE51519" w14:textId="77777777" w:rsidR="0056171F" w:rsidRPr="00E858F4" w:rsidRDefault="0056171F" w:rsidP="0056171F">
            <w:pPr>
              <w:rPr>
                <w:rFonts w:ascii="Arial" w:hAnsi="Arial" w:cs="Arial"/>
                <w:sz w:val="18"/>
                <w:szCs w:val="18"/>
              </w:rPr>
            </w:pPr>
            <w:r w:rsidRPr="00E858F4">
              <w:rPr>
                <w:rFonts w:ascii="Arial" w:hAnsi="Arial" w:cs="Arial"/>
                <w:sz w:val="18"/>
                <w:szCs w:val="18"/>
              </w:rPr>
              <w:t xml:space="preserve">Note supported formats and values, min/max length, </w:t>
            </w:r>
            <w:r>
              <w:rPr>
                <w:rFonts w:ascii="Arial" w:hAnsi="Arial" w:cs="Arial"/>
                <w:sz w:val="18"/>
                <w:szCs w:val="18"/>
              </w:rPr>
              <w:t>required/optional</w:t>
            </w:r>
            <w:r w:rsidRPr="00E858F4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7921" w:type="dxa"/>
            <w:gridSpan w:val="4"/>
          </w:tcPr>
          <w:p w14:paraId="430EAACF" w14:textId="77777777" w:rsidR="00FE64A0" w:rsidRDefault="00FE64A0" w:rsidP="0056171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Request Changes:</w:t>
            </w:r>
          </w:p>
          <w:p w14:paraId="3B672ADC" w14:textId="2C3331EA" w:rsidR="0056171F" w:rsidRDefault="00B4335C" w:rsidP="0056171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New header:</w:t>
            </w:r>
          </w:p>
          <w:p w14:paraId="63DCBECE" w14:textId="77777777" w:rsidR="00B4335C" w:rsidRDefault="00B4335C" w:rsidP="00B4335C">
            <w:r>
              <w:t>"ReservationDetail": {</w:t>
            </w:r>
          </w:p>
          <w:p w14:paraId="2690D72E" w14:textId="77777777" w:rsidR="00B4335C" w:rsidRDefault="00B4335C" w:rsidP="00B4335C">
            <w:r>
              <w:tab/>
            </w:r>
            <w:r>
              <w:tab/>
              <w:t>"Offer": [</w:t>
            </w:r>
          </w:p>
          <w:p w14:paraId="1D9BBA3B" w14:textId="77777777" w:rsidR="00B4335C" w:rsidRDefault="00B4335C" w:rsidP="00B4335C">
            <w:r>
              <w:tab/>
            </w:r>
            <w:r>
              <w:tab/>
            </w:r>
            <w:r>
              <w:tab/>
              <w:t>{</w:t>
            </w:r>
          </w:p>
          <w:p w14:paraId="7A443DF3" w14:textId="77777777" w:rsidR="00B4335C" w:rsidRDefault="00B4335C" w:rsidP="00B4335C">
            <w:r>
              <w:tab/>
            </w:r>
            <w:r>
              <w:tab/>
            </w:r>
            <w:r>
              <w:tab/>
            </w:r>
            <w:r>
              <w:tab/>
              <w:t>"@type": "Offer",</w:t>
            </w:r>
          </w:p>
          <w:p w14:paraId="27098F49" w14:textId="77777777" w:rsidR="00B4335C" w:rsidRDefault="00B4335C" w:rsidP="00B4335C">
            <w:r>
              <w:tab/>
            </w:r>
            <w:r>
              <w:tab/>
            </w:r>
            <w:r>
              <w:tab/>
            </w:r>
            <w:r>
              <w:tab/>
              <w:t>"id": "3d2e6b35-6289-4ff7-a5f9-3312f734e60d:de1d2d4e-69d1-42ec-9a44-48fc332f7d98"</w:t>
            </w:r>
          </w:p>
          <w:p w14:paraId="34CAAEAC" w14:textId="77777777" w:rsidR="00B4335C" w:rsidRDefault="00B4335C" w:rsidP="00B4335C">
            <w:r>
              <w:tab/>
            </w:r>
            <w:r>
              <w:tab/>
            </w:r>
            <w:r>
              <w:tab/>
              <w:t>}</w:t>
            </w:r>
          </w:p>
          <w:p w14:paraId="5E9BDD71" w14:textId="7BCB72FC" w:rsidR="00B4335C" w:rsidRDefault="00B4335C" w:rsidP="00B4335C">
            <w:pPr>
              <w:pBdr>
                <w:bottom w:val="single" w:sz="6" w:space="1" w:color="auto"/>
              </w:pBdr>
            </w:pPr>
            <w:r>
              <w:tab/>
            </w:r>
            <w:r>
              <w:tab/>
              <w:t>],</w:t>
            </w:r>
          </w:p>
          <w:p w14:paraId="1B22C93A" w14:textId="77777777" w:rsidR="008946D5" w:rsidRDefault="008946D5" w:rsidP="00B4335C"/>
          <w:p w14:paraId="25E72D6B" w14:textId="6C555A16" w:rsidR="00842D13" w:rsidRDefault="00842D13" w:rsidP="00B4335C">
            <w:r>
              <w:t>Response:</w:t>
            </w:r>
          </w:p>
          <w:p w14:paraId="216DE612" w14:textId="54069A67" w:rsidR="00842D13" w:rsidRDefault="00842D13" w:rsidP="00B4335C">
            <w:r>
              <w:t>New Header:</w:t>
            </w:r>
          </w:p>
          <w:p w14:paraId="65988A35" w14:textId="77777777" w:rsidR="00842D13" w:rsidRDefault="00842D13" w:rsidP="00842D13">
            <w:r>
              <w:t>"Reservation": {</w:t>
            </w:r>
          </w:p>
          <w:p w14:paraId="27FB0466" w14:textId="77777777" w:rsidR="00842D13" w:rsidRDefault="00842D13" w:rsidP="00842D13">
            <w:r>
              <w:tab/>
            </w:r>
            <w:r>
              <w:tab/>
            </w:r>
            <w:r>
              <w:tab/>
              <w:t>"@type": "ReservationDetail",</w:t>
            </w:r>
          </w:p>
          <w:p w14:paraId="63E47B2B" w14:textId="77777777" w:rsidR="00842D13" w:rsidRDefault="00842D13" w:rsidP="00842D13">
            <w:r>
              <w:tab/>
            </w:r>
            <w:r>
              <w:tab/>
            </w:r>
            <w:r>
              <w:tab/>
              <w:t>"Offer": [</w:t>
            </w:r>
          </w:p>
          <w:p w14:paraId="4F5610B7" w14:textId="77777777" w:rsidR="00842D13" w:rsidRDefault="00842D13" w:rsidP="00842D13">
            <w:r>
              <w:tab/>
            </w:r>
            <w:r>
              <w:tab/>
            </w:r>
            <w:r>
              <w:tab/>
            </w:r>
            <w:r>
              <w:tab/>
              <w:t>{</w:t>
            </w:r>
          </w:p>
          <w:p w14:paraId="33CC0C21" w14:textId="77777777" w:rsidR="00842D13" w:rsidRDefault="00842D13" w:rsidP="00842D13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"@type": "Offer",</w:t>
            </w:r>
          </w:p>
          <w:p w14:paraId="35FA2B0D" w14:textId="77777777" w:rsidR="00842D13" w:rsidRDefault="00842D13" w:rsidP="00842D13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"id": "3d2e6b35-6289-4ff7-a5f9-3312f734e60d:de1d2d4e-69d1-42ec-9a44-48fc332f7d98",</w:t>
            </w:r>
          </w:p>
          <w:p w14:paraId="59525C20" w14:textId="77777777" w:rsidR="00842D13" w:rsidRDefault="00842D13" w:rsidP="00842D13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"Identifier": {</w:t>
            </w:r>
          </w:p>
          <w:p w14:paraId="47A51FA0" w14:textId="77777777" w:rsidR="00842D13" w:rsidRDefault="00842D13" w:rsidP="00842D13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"authority": "EXPE"</w:t>
            </w:r>
          </w:p>
          <w:p w14:paraId="24BB1B76" w14:textId="77777777" w:rsidR="00842D13" w:rsidRDefault="00842D13" w:rsidP="00842D13">
            <w:pPr>
              <w:pBdr>
                <w:bottom w:val="single" w:sz="6" w:space="1" w:color="auto"/>
              </w:pBdr>
            </w:pP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},</w:t>
            </w:r>
          </w:p>
          <w:p w14:paraId="75F9E4AF" w14:textId="18AE8E1C" w:rsidR="00842D13" w:rsidRDefault="00A47A58" w:rsidP="00B4335C">
            <w:r>
              <w:t>Room Information:</w:t>
            </w:r>
          </w:p>
          <w:p w14:paraId="260A6B62" w14:textId="77777777" w:rsidR="00A47A58" w:rsidRDefault="00A47A58" w:rsidP="00A47A58">
            <w:r>
              <w:t>"RoomType": {</w:t>
            </w:r>
          </w:p>
          <w:p w14:paraId="78C64406" w14:textId="77777777" w:rsidR="00A47A58" w:rsidRDefault="00A47A58" w:rsidP="00A47A58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"@type": "RoomTypeDetail",</w:t>
            </w:r>
          </w:p>
          <w:p w14:paraId="692C8793" w14:textId="77777777" w:rsidR="00A47A58" w:rsidRDefault="00A47A58" w:rsidP="00A47A58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lastRenderedPageBreak/>
              <w:tab/>
              <w:t>"RoomCharacteristics": {</w:t>
            </w:r>
          </w:p>
          <w:p w14:paraId="6C59F3BB" w14:textId="77777777" w:rsidR="00A47A58" w:rsidRDefault="00A47A58" w:rsidP="00A47A58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"BedConfiguration": [</w:t>
            </w:r>
          </w:p>
          <w:p w14:paraId="51E84B43" w14:textId="77777777" w:rsidR="00A47A58" w:rsidRDefault="00A47A58" w:rsidP="00A47A58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{</w:t>
            </w:r>
          </w:p>
          <w:p w14:paraId="579C2CC5" w14:textId="77777777" w:rsidR="00A47A58" w:rsidRDefault="00A47A58" w:rsidP="00A47A58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"quantity": 1,</w:t>
            </w:r>
          </w:p>
          <w:p w14:paraId="1D6E5CD5" w14:textId="77777777" w:rsidR="00A47A58" w:rsidRDefault="00A47A58" w:rsidP="00A47A58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"bedType": "KingBed",</w:t>
            </w:r>
          </w:p>
          <w:p w14:paraId="2DEC13FF" w14:textId="77777777" w:rsidR="00A47A58" w:rsidRDefault="00A47A58" w:rsidP="00A47A58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"size": "King"</w:t>
            </w:r>
          </w:p>
          <w:p w14:paraId="54C7F574" w14:textId="77777777" w:rsidR="00A47A58" w:rsidRDefault="00A47A58" w:rsidP="00A47A58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}</w:t>
            </w:r>
          </w:p>
          <w:p w14:paraId="1620387D" w14:textId="77777777" w:rsidR="00A47A58" w:rsidRDefault="00A47A58" w:rsidP="00A47A58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],</w:t>
            </w:r>
          </w:p>
          <w:p w14:paraId="6D23C29D" w14:textId="77777777" w:rsidR="00A47A58" w:rsidRDefault="00A47A58" w:rsidP="00A47A58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"nonSmokingInd": false</w:t>
            </w:r>
          </w:p>
          <w:p w14:paraId="0FEDEB83" w14:textId="77777777" w:rsidR="00A47A58" w:rsidRDefault="00A47A58" w:rsidP="00A47A58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},</w:t>
            </w:r>
          </w:p>
          <w:p w14:paraId="3570B86A" w14:textId="77777777" w:rsidR="00A47A58" w:rsidRDefault="00A47A58" w:rsidP="00A47A58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"Description": {</w:t>
            </w:r>
          </w:p>
          <w:p w14:paraId="405F7A59" w14:textId="77777777" w:rsidR="00A47A58" w:rsidRDefault="00A47A58" w:rsidP="00A47A58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"value": "1 King Bed with Chang'an Avenue View"</w:t>
            </w:r>
          </w:p>
          <w:p w14:paraId="29E578E2" w14:textId="77777777" w:rsidR="00A47A58" w:rsidRDefault="00A47A58" w:rsidP="00A47A58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},</w:t>
            </w:r>
          </w:p>
          <w:p w14:paraId="635B33B1" w14:textId="77777777" w:rsidR="00A47A58" w:rsidRDefault="00A47A58" w:rsidP="00A47A58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"roomInd": false,</w:t>
            </w:r>
          </w:p>
          <w:p w14:paraId="3CDAF2FB" w14:textId="77777777" w:rsidR="00A47A58" w:rsidRDefault="00A47A58" w:rsidP="00A47A58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"convertedInd": false,</w:t>
            </w:r>
          </w:p>
          <w:p w14:paraId="36A84D51" w14:textId="77777777" w:rsidR="00A47A58" w:rsidRDefault="00A47A58" w:rsidP="00A47A58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"alternateInd": false</w:t>
            </w:r>
          </w:p>
          <w:p w14:paraId="71AAF6DD" w14:textId="77777777" w:rsidR="00A47A58" w:rsidRDefault="00A47A58" w:rsidP="00A47A58">
            <w:pPr>
              <w:pBdr>
                <w:bottom w:val="single" w:sz="6" w:space="1" w:color="auto"/>
              </w:pBdr>
            </w:pP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},</w:t>
            </w:r>
          </w:p>
          <w:p w14:paraId="044037AD" w14:textId="144626ED" w:rsidR="0099762A" w:rsidRPr="00EB28CC" w:rsidRDefault="0099762A" w:rsidP="0099762A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EB28CC">
              <w:rPr>
                <w:rFonts w:ascii="Courier New" w:hAnsi="Courier New" w:cs="Courier New"/>
                <w:sz w:val="20"/>
                <w:szCs w:val="20"/>
              </w:rPr>
              <w:t>"PriceBreakdown": [</w:t>
            </w:r>
          </w:p>
          <w:p w14:paraId="2EA48F09" w14:textId="77777777" w:rsidR="0099762A" w:rsidRPr="00EB28CC" w:rsidRDefault="0099762A" w:rsidP="0099762A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  <w:t>{</w:t>
            </w:r>
          </w:p>
          <w:p w14:paraId="7A102608" w14:textId="77777777" w:rsidR="0099762A" w:rsidRPr="00EB28CC" w:rsidRDefault="0099762A" w:rsidP="0099762A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  <w:t>"@type": "PriceBreakdownHospitality",</w:t>
            </w:r>
          </w:p>
          <w:p w14:paraId="588FF1F9" w14:textId="77777777" w:rsidR="0099762A" w:rsidRPr="00EB28CC" w:rsidRDefault="0099762A" w:rsidP="0099762A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  <w:t>"roomPricingType": "Per night",</w:t>
            </w:r>
          </w:p>
          <w:p w14:paraId="2542BB0B" w14:textId="77777777" w:rsidR="0099762A" w:rsidRPr="00EB28CC" w:rsidRDefault="0099762A" w:rsidP="0099762A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  <w:t>"NightlyRate": [</w:t>
            </w:r>
          </w:p>
          <w:p w14:paraId="0C0E69D2" w14:textId="77777777" w:rsidR="0099762A" w:rsidRPr="00EB28CC" w:rsidRDefault="0099762A" w:rsidP="0099762A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EB28CC">
              <w:rPr>
                <w:rFonts w:ascii="Courier New" w:hAnsi="Courier New" w:cs="Courier New"/>
                <w:sz w:val="20"/>
                <w:szCs w:val="20"/>
              </w:rPr>
              <w:lastRenderedPageBreak/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  <w:t>{</w:t>
            </w:r>
          </w:p>
          <w:p w14:paraId="1FFE4215" w14:textId="77777777" w:rsidR="0099762A" w:rsidRPr="00EB28CC" w:rsidRDefault="0099762A" w:rsidP="0099762A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  <w:t>"startDate": "2022-05-23",</w:t>
            </w:r>
          </w:p>
          <w:p w14:paraId="7839DA38" w14:textId="77777777" w:rsidR="0099762A" w:rsidRPr="00EB28CC" w:rsidRDefault="0099762A" w:rsidP="0099762A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  <w:t>"Amount": {</w:t>
            </w:r>
          </w:p>
          <w:p w14:paraId="5E759831" w14:textId="77777777" w:rsidR="0099762A" w:rsidRPr="00EB28CC" w:rsidRDefault="0099762A" w:rsidP="0099762A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  <w:t>"CurrencyCode": {</w:t>
            </w:r>
          </w:p>
          <w:p w14:paraId="605C87C2" w14:textId="77777777" w:rsidR="0099762A" w:rsidRPr="00EB28CC" w:rsidRDefault="0099762A" w:rsidP="0099762A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  <w:t>"value": "USD"</w:t>
            </w:r>
          </w:p>
          <w:p w14:paraId="58D11643" w14:textId="77777777" w:rsidR="0099762A" w:rsidRPr="00EB28CC" w:rsidRDefault="0099762A" w:rsidP="0099762A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  <w:t>},</w:t>
            </w:r>
          </w:p>
          <w:p w14:paraId="684FDAAF" w14:textId="77777777" w:rsidR="0099762A" w:rsidRPr="00EB28CC" w:rsidRDefault="0099762A" w:rsidP="0099762A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  <w:t>"Base": 330.79,</w:t>
            </w:r>
          </w:p>
          <w:p w14:paraId="5A855D50" w14:textId="77777777" w:rsidR="0099762A" w:rsidRPr="00EB28CC" w:rsidRDefault="0099762A" w:rsidP="0099762A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  <w:t>"Taxes": {</w:t>
            </w:r>
          </w:p>
          <w:p w14:paraId="4959BBED" w14:textId="77777777" w:rsidR="0099762A" w:rsidRPr="00EB28CC" w:rsidRDefault="0099762A" w:rsidP="0099762A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  <w:t>"@type": "TaxesDetail",</w:t>
            </w:r>
          </w:p>
          <w:p w14:paraId="128B423A" w14:textId="77777777" w:rsidR="0099762A" w:rsidRPr="00EB28CC" w:rsidRDefault="0099762A" w:rsidP="0099762A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  <w:t>"Tax": [</w:t>
            </w:r>
          </w:p>
          <w:p w14:paraId="0378575B" w14:textId="77777777" w:rsidR="0099762A" w:rsidRPr="00EB28CC" w:rsidRDefault="0099762A" w:rsidP="0099762A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  <w:t>{</w:t>
            </w:r>
          </w:p>
          <w:p w14:paraId="3ABBFEF2" w14:textId="77777777" w:rsidR="0099762A" w:rsidRPr="00EB28CC" w:rsidRDefault="0099762A" w:rsidP="0099762A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  <w:t>"value": 62.95,</w:t>
            </w:r>
          </w:p>
          <w:p w14:paraId="59306F4A" w14:textId="77777777" w:rsidR="0099762A" w:rsidRPr="00EB28CC" w:rsidRDefault="0099762A" w:rsidP="0099762A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  <w:t>"currencyCode": "USD",</w:t>
            </w:r>
          </w:p>
          <w:p w14:paraId="322A60DF" w14:textId="77777777" w:rsidR="0099762A" w:rsidRPr="00EB28CC" w:rsidRDefault="0099762A" w:rsidP="0099762A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  <w:t>"taxCode": "tax_and_service_fee",</w:t>
            </w:r>
          </w:p>
          <w:p w14:paraId="1ED30F93" w14:textId="77777777" w:rsidR="0099762A" w:rsidRPr="00EB28CC" w:rsidRDefault="0099762A" w:rsidP="0099762A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  <w:t>"includedInBase": "No"</w:t>
            </w:r>
          </w:p>
          <w:p w14:paraId="22093599" w14:textId="77777777" w:rsidR="0099762A" w:rsidRPr="00EB28CC" w:rsidRDefault="0099762A" w:rsidP="0099762A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  <w:t>}</w:t>
            </w:r>
          </w:p>
          <w:p w14:paraId="5659F517" w14:textId="77777777" w:rsidR="0099762A" w:rsidRPr="00EB28CC" w:rsidRDefault="0099762A" w:rsidP="0099762A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  <w:t>]</w:t>
            </w:r>
          </w:p>
          <w:p w14:paraId="541C4A45" w14:textId="77777777" w:rsidR="0099762A" w:rsidRPr="00EB28CC" w:rsidRDefault="0099762A" w:rsidP="0099762A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  <w:t>},</w:t>
            </w:r>
          </w:p>
          <w:p w14:paraId="5C5A2DE1" w14:textId="77777777" w:rsidR="0099762A" w:rsidRPr="00EB28CC" w:rsidRDefault="0099762A" w:rsidP="0099762A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  <w:t>"approximateInd": false</w:t>
            </w:r>
          </w:p>
          <w:p w14:paraId="0A9EF166" w14:textId="77777777" w:rsidR="0099762A" w:rsidRPr="00EB28CC" w:rsidRDefault="0099762A" w:rsidP="0099762A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EB28CC">
              <w:rPr>
                <w:rFonts w:ascii="Courier New" w:hAnsi="Courier New" w:cs="Courier New"/>
                <w:sz w:val="20"/>
                <w:szCs w:val="20"/>
              </w:rPr>
              <w:lastRenderedPageBreak/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  <w:t>}</w:t>
            </w:r>
          </w:p>
          <w:p w14:paraId="0E9F95AC" w14:textId="77777777" w:rsidR="0099762A" w:rsidRPr="00EB28CC" w:rsidRDefault="0099762A" w:rsidP="0099762A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  <w:t>}</w:t>
            </w:r>
          </w:p>
          <w:p w14:paraId="1B3DA321" w14:textId="77777777" w:rsidR="0099762A" w:rsidRPr="00EB28CC" w:rsidRDefault="0099762A" w:rsidP="0099762A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  <w:t>],</w:t>
            </w:r>
          </w:p>
          <w:p w14:paraId="26A7F2F2" w14:textId="77777777" w:rsidR="0099762A" w:rsidRPr="00EB28CC" w:rsidRDefault="0099762A" w:rsidP="0099762A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  <w:t>"AverageNightlyRate": [</w:t>
            </w:r>
          </w:p>
          <w:p w14:paraId="141FEC1C" w14:textId="77777777" w:rsidR="0099762A" w:rsidRPr="00EB28CC" w:rsidRDefault="0099762A" w:rsidP="0099762A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  <w:t>{</w:t>
            </w:r>
          </w:p>
          <w:p w14:paraId="27B19882" w14:textId="77777777" w:rsidR="0099762A" w:rsidRPr="00EB28CC" w:rsidRDefault="0099762A" w:rsidP="0099762A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  <w:t>"value": 330.79,</w:t>
            </w:r>
          </w:p>
          <w:p w14:paraId="63347EC1" w14:textId="77777777" w:rsidR="0099762A" w:rsidRPr="00EB28CC" w:rsidRDefault="0099762A" w:rsidP="0099762A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  <w:t>"code": "USD",</w:t>
            </w:r>
          </w:p>
          <w:p w14:paraId="6FEF8F8C" w14:textId="77777777" w:rsidR="0099762A" w:rsidRPr="00EB28CC" w:rsidRDefault="0099762A" w:rsidP="0099762A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  <w:t>"approximateInd": false</w:t>
            </w:r>
          </w:p>
          <w:p w14:paraId="5462DB1B" w14:textId="77777777" w:rsidR="0099762A" w:rsidRPr="00EB28CC" w:rsidRDefault="0099762A" w:rsidP="0099762A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  <w:t>}</w:t>
            </w:r>
          </w:p>
          <w:p w14:paraId="6F7C6E5A" w14:textId="77777777" w:rsidR="0099762A" w:rsidRPr="00EB28CC" w:rsidRDefault="0099762A" w:rsidP="0099762A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  <w:t>],</w:t>
            </w:r>
          </w:p>
          <w:p w14:paraId="13A260D8" w14:textId="77777777" w:rsidR="0099762A" w:rsidRPr="00EB28CC" w:rsidRDefault="0099762A" w:rsidP="0099762A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  <w:t>"priceChangesDuringStayInd": false</w:t>
            </w:r>
          </w:p>
          <w:p w14:paraId="5769F28B" w14:textId="77777777" w:rsidR="0099762A" w:rsidRPr="00EB28CC" w:rsidRDefault="0099762A" w:rsidP="0099762A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  <w:t>},</w:t>
            </w:r>
          </w:p>
          <w:p w14:paraId="168AA18E" w14:textId="77777777" w:rsidR="0099762A" w:rsidRPr="00EB28CC" w:rsidRDefault="0099762A" w:rsidP="0099762A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  <w:t>{</w:t>
            </w:r>
          </w:p>
          <w:p w14:paraId="5F647D01" w14:textId="77777777" w:rsidR="0099762A" w:rsidRPr="00EB28CC" w:rsidRDefault="0099762A" w:rsidP="0099762A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  <w:t>"@type": "PriceBreakdownHospitality",</w:t>
            </w:r>
          </w:p>
          <w:p w14:paraId="2D1C86F3" w14:textId="77777777" w:rsidR="0099762A" w:rsidRPr="00EB28CC" w:rsidRDefault="0099762A" w:rsidP="0099762A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  <w:t>"Amount": {</w:t>
            </w:r>
          </w:p>
          <w:p w14:paraId="3A71EE39" w14:textId="77777777" w:rsidR="0099762A" w:rsidRPr="00EB28CC" w:rsidRDefault="0099762A" w:rsidP="0099762A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  <w:t>"CurrencyCode": {</w:t>
            </w:r>
          </w:p>
          <w:p w14:paraId="3FCCC14C" w14:textId="77777777" w:rsidR="0099762A" w:rsidRPr="00EB28CC" w:rsidRDefault="0099762A" w:rsidP="0099762A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  <w:t>"value": "USD"</w:t>
            </w:r>
          </w:p>
          <w:p w14:paraId="2D204A1E" w14:textId="77777777" w:rsidR="0099762A" w:rsidRPr="00EB28CC" w:rsidRDefault="0099762A" w:rsidP="0099762A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  <w:t>},</w:t>
            </w:r>
          </w:p>
          <w:p w14:paraId="4AC81BA4" w14:textId="77777777" w:rsidR="0099762A" w:rsidRPr="00EB28CC" w:rsidRDefault="0099762A" w:rsidP="0099762A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  <w:t>"Total": 787.48,</w:t>
            </w:r>
          </w:p>
          <w:p w14:paraId="79D94C00" w14:textId="77777777" w:rsidR="0099762A" w:rsidRPr="00EB28CC" w:rsidRDefault="0099762A" w:rsidP="0099762A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  <w:t>"approximateInd": false</w:t>
            </w:r>
          </w:p>
          <w:p w14:paraId="20458BA5" w14:textId="77777777" w:rsidR="0099762A" w:rsidRPr="00EB28CC" w:rsidRDefault="0099762A" w:rsidP="0099762A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  <w:t>},</w:t>
            </w:r>
          </w:p>
          <w:p w14:paraId="270B054C" w14:textId="77777777" w:rsidR="0099762A" w:rsidRPr="00EB28CC" w:rsidRDefault="0099762A" w:rsidP="0099762A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  <w:t>"Commission": {</w:t>
            </w:r>
          </w:p>
          <w:p w14:paraId="6CD6EB9B" w14:textId="77777777" w:rsidR="0099762A" w:rsidRPr="00EB28CC" w:rsidRDefault="0099762A" w:rsidP="0099762A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  <w:t xml:space="preserve">"@type": </w:t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lastRenderedPageBreak/>
              <w:t>"CommissionAmount",</w:t>
            </w:r>
          </w:p>
          <w:p w14:paraId="0C197F97" w14:textId="77777777" w:rsidR="0099762A" w:rsidRPr="00EB28CC" w:rsidRDefault="0099762A" w:rsidP="0099762A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  <w:t>"application": "Commissionable",</w:t>
            </w:r>
          </w:p>
          <w:p w14:paraId="49407515" w14:textId="77777777" w:rsidR="0099762A" w:rsidRPr="00EB28CC" w:rsidRDefault="0099762A" w:rsidP="0099762A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  <w:t>"Amount": {</w:t>
            </w:r>
          </w:p>
          <w:p w14:paraId="48D88D6E" w14:textId="77777777" w:rsidR="0099762A" w:rsidRPr="00EB28CC" w:rsidRDefault="0099762A" w:rsidP="0099762A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  <w:t>"value": 44.47,</w:t>
            </w:r>
          </w:p>
          <w:p w14:paraId="36B696E5" w14:textId="77777777" w:rsidR="0099762A" w:rsidRPr="00EB28CC" w:rsidRDefault="0099762A" w:rsidP="0099762A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  <w:t>"code": "USD"</w:t>
            </w:r>
          </w:p>
          <w:p w14:paraId="15C7922E" w14:textId="77777777" w:rsidR="0099762A" w:rsidRPr="00EB28CC" w:rsidRDefault="0099762A" w:rsidP="0099762A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  <w:t>}</w:t>
            </w:r>
          </w:p>
          <w:p w14:paraId="243FB106" w14:textId="77777777" w:rsidR="0099762A" w:rsidRPr="00EB28CC" w:rsidRDefault="0099762A" w:rsidP="0099762A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  <w:t>},</w:t>
            </w:r>
          </w:p>
          <w:p w14:paraId="3A770381" w14:textId="77777777" w:rsidR="0099762A" w:rsidRPr="00EB28CC" w:rsidRDefault="0099762A" w:rsidP="0099762A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  <w:t>"roomPricingType": "Per stay",</w:t>
            </w:r>
          </w:p>
          <w:p w14:paraId="02CE3AEB" w14:textId="77777777" w:rsidR="0099762A" w:rsidRPr="00EB28CC" w:rsidRDefault="0099762A" w:rsidP="0099762A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  <w:t>"Description": "Prepay rate Refundable",</w:t>
            </w:r>
          </w:p>
          <w:p w14:paraId="3CB6EEB0" w14:textId="77777777" w:rsidR="0099762A" w:rsidRPr="00EB28CC" w:rsidRDefault="0099762A" w:rsidP="0099762A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  <w:t>"priceChangesDuringStayInd": false</w:t>
            </w:r>
          </w:p>
          <w:p w14:paraId="50EF9AF3" w14:textId="77777777" w:rsidR="0099762A" w:rsidRPr="00EB28CC" w:rsidRDefault="0099762A" w:rsidP="0099762A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  <w:t>}</w:t>
            </w:r>
          </w:p>
          <w:p w14:paraId="131831EC" w14:textId="77777777" w:rsidR="0099762A" w:rsidRPr="00EB28CC" w:rsidRDefault="0099762A" w:rsidP="0099762A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  <w:t>]</w:t>
            </w:r>
          </w:p>
          <w:p w14:paraId="223FF5D1" w14:textId="77777777" w:rsidR="0099762A" w:rsidRPr="00EB28CC" w:rsidRDefault="0099762A" w:rsidP="0099762A">
            <w:pPr>
              <w:pBdr>
                <w:bottom w:val="single" w:sz="6" w:space="1" w:color="auto"/>
              </w:pBdr>
              <w:rPr>
                <w:rFonts w:ascii="Courier New" w:hAnsi="Courier New" w:cs="Courier New"/>
                <w:sz w:val="20"/>
                <w:szCs w:val="20"/>
              </w:rPr>
            </w:pP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</w:r>
            <w:r w:rsidRPr="00EB28CC">
              <w:rPr>
                <w:rFonts w:ascii="Courier New" w:hAnsi="Courier New" w:cs="Courier New"/>
                <w:sz w:val="20"/>
                <w:szCs w:val="20"/>
              </w:rPr>
              <w:tab/>
              <w:t>},</w:t>
            </w:r>
          </w:p>
          <w:p w14:paraId="3F222850" w14:textId="38F3BEF1" w:rsidR="003052EB" w:rsidRDefault="008C26C5" w:rsidP="00B4335C">
            <w:r>
              <w:t>Terms and Conditions Section:</w:t>
            </w:r>
          </w:p>
          <w:p w14:paraId="29C05ED6" w14:textId="77777777" w:rsidR="008C26C5" w:rsidRDefault="008C26C5" w:rsidP="008C26C5">
            <w:r>
              <w:t>"TermsAndConditionsFull": [</w:t>
            </w:r>
          </w:p>
          <w:p w14:paraId="5402EE37" w14:textId="77777777" w:rsidR="008C26C5" w:rsidRDefault="008C26C5" w:rsidP="008C26C5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{</w:t>
            </w:r>
          </w:p>
          <w:p w14:paraId="0F798FD9" w14:textId="77777777" w:rsidR="008C26C5" w:rsidRDefault="008C26C5" w:rsidP="008C26C5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"@type": "TermsAndConditionsFullHospitality",</w:t>
            </w:r>
          </w:p>
          <w:p w14:paraId="45901F78" w14:textId="77777777" w:rsidR="008C26C5" w:rsidRDefault="008C26C5" w:rsidP="008C26C5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"Guarantee": [</w:t>
            </w:r>
          </w:p>
          <w:p w14:paraId="45141BCE" w14:textId="77777777" w:rsidR="008C26C5" w:rsidRDefault="008C26C5" w:rsidP="008C26C5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{</w:t>
            </w:r>
          </w:p>
          <w:p w14:paraId="2F7B862D" w14:textId="77777777" w:rsidR="008C26C5" w:rsidRDefault="008C26C5" w:rsidP="008C26C5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"type": "PrepayRequired",</w:t>
            </w:r>
          </w:p>
          <w:p w14:paraId="30D74C1B" w14:textId="77777777" w:rsidR="008C26C5" w:rsidRDefault="008C26C5" w:rsidP="008C26C5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"credentialsRequiredInd": false</w:t>
            </w:r>
          </w:p>
          <w:p w14:paraId="4E8F86E4" w14:textId="77777777" w:rsidR="008C26C5" w:rsidRDefault="008C26C5" w:rsidP="008C26C5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}</w:t>
            </w:r>
          </w:p>
          <w:p w14:paraId="7336C5EC" w14:textId="77777777" w:rsidR="008C26C5" w:rsidRDefault="008C26C5" w:rsidP="008C26C5">
            <w:r>
              <w:lastRenderedPageBreak/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],</w:t>
            </w:r>
          </w:p>
          <w:p w14:paraId="1753DA8F" w14:textId="77777777" w:rsidR="008C26C5" w:rsidRDefault="008C26C5" w:rsidP="008C26C5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"CancelPenalty": [</w:t>
            </w:r>
          </w:p>
          <w:p w14:paraId="06F4621D" w14:textId="77777777" w:rsidR="008C26C5" w:rsidRDefault="008C26C5" w:rsidP="008C26C5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{</w:t>
            </w:r>
          </w:p>
          <w:p w14:paraId="6864B4EB" w14:textId="77777777" w:rsidR="008C26C5" w:rsidRDefault="008C26C5" w:rsidP="008C26C5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"penalty": {</w:t>
            </w:r>
          </w:p>
          <w:p w14:paraId="7A7D9906" w14:textId="77777777" w:rsidR="008C26C5" w:rsidRDefault="008C26C5" w:rsidP="008C26C5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"@type": "HotelPenaltyNights",</w:t>
            </w:r>
          </w:p>
          <w:p w14:paraId="3F646C79" w14:textId="77777777" w:rsidR="008C26C5" w:rsidRDefault="008C26C5" w:rsidP="008C26C5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"Nights": 1</w:t>
            </w:r>
          </w:p>
          <w:p w14:paraId="0AA22A03" w14:textId="77777777" w:rsidR="008C26C5" w:rsidRDefault="008C26C5" w:rsidP="008C26C5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},</w:t>
            </w:r>
          </w:p>
          <w:p w14:paraId="0A327695" w14:textId="77777777" w:rsidR="008C26C5" w:rsidRDefault="008C26C5" w:rsidP="008C26C5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"Deadline": {</w:t>
            </w:r>
          </w:p>
          <w:p w14:paraId="4CFBDC2A" w14:textId="77777777" w:rsidR="008C26C5" w:rsidRDefault="008C26C5" w:rsidP="008C26C5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"SpecificDate": {</w:t>
            </w:r>
          </w:p>
          <w:p w14:paraId="753A0D46" w14:textId="77777777" w:rsidR="008C26C5" w:rsidRDefault="008C26C5" w:rsidP="008C26C5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"start": "2022-05-21",</w:t>
            </w:r>
          </w:p>
          <w:p w14:paraId="4F1C2459" w14:textId="77777777" w:rsidR="008C26C5" w:rsidRDefault="008C26C5" w:rsidP="008C26C5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"end": "2022-05-23"</w:t>
            </w:r>
          </w:p>
          <w:p w14:paraId="05AB5628" w14:textId="77777777" w:rsidR="008C26C5" w:rsidRDefault="008C26C5" w:rsidP="008C26C5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},</w:t>
            </w:r>
          </w:p>
          <w:p w14:paraId="1914FE9F" w14:textId="77777777" w:rsidR="008C26C5" w:rsidRDefault="008C26C5" w:rsidP="008C26C5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"Time": "23:59:00.000"</w:t>
            </w:r>
          </w:p>
          <w:p w14:paraId="5578D52E" w14:textId="77777777" w:rsidR="008C26C5" w:rsidRDefault="008C26C5" w:rsidP="008C26C5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},</w:t>
            </w:r>
          </w:p>
          <w:p w14:paraId="17972120" w14:textId="77777777" w:rsidR="008C26C5" w:rsidRDefault="008C26C5" w:rsidP="008C26C5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"HotelPenalty": {</w:t>
            </w:r>
          </w:p>
          <w:p w14:paraId="1BDE932E" w14:textId="77777777" w:rsidR="008C26C5" w:rsidRDefault="008C26C5" w:rsidP="008C26C5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"@type": "HotelPenaltyNights",</w:t>
            </w:r>
          </w:p>
          <w:p w14:paraId="44C11B49" w14:textId="77777777" w:rsidR="008C26C5" w:rsidRDefault="008C26C5" w:rsidP="008C26C5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"Nights": 1</w:t>
            </w:r>
          </w:p>
          <w:p w14:paraId="3F40959D" w14:textId="77777777" w:rsidR="008C26C5" w:rsidRDefault="008C26C5" w:rsidP="008C26C5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},</w:t>
            </w:r>
          </w:p>
          <w:p w14:paraId="2BB87690" w14:textId="77777777" w:rsidR="008C26C5" w:rsidRDefault="008C26C5" w:rsidP="008C26C5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"Refundable": "Yes"</w:t>
            </w:r>
          </w:p>
          <w:p w14:paraId="5EA93393" w14:textId="77777777" w:rsidR="008C26C5" w:rsidRDefault="008C26C5" w:rsidP="008C26C5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}</w:t>
            </w:r>
          </w:p>
          <w:p w14:paraId="1C2C7043" w14:textId="20F75104" w:rsidR="008C26C5" w:rsidRDefault="008C26C5" w:rsidP="008C26C5">
            <w:pPr>
              <w:pBdr>
                <w:bottom w:val="single" w:sz="6" w:space="1" w:color="auto"/>
              </w:pBdr>
            </w:pP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],</w:t>
            </w:r>
          </w:p>
          <w:p w14:paraId="2A324E54" w14:textId="688CEF77" w:rsidR="00F43A45" w:rsidRDefault="00F43A45" w:rsidP="008C26C5">
            <w:r>
              <w:lastRenderedPageBreak/>
              <w:t>Rate Code Information:</w:t>
            </w:r>
          </w:p>
          <w:p w14:paraId="7A20FD7D" w14:textId="77777777" w:rsidR="00F43A45" w:rsidRDefault="00F43A45" w:rsidP="00F43A45">
            <w:r>
              <w:t>"ProductRateCodeInfo": [</w:t>
            </w:r>
          </w:p>
          <w:p w14:paraId="5EA99D58" w14:textId="77777777" w:rsidR="00F43A45" w:rsidRDefault="00F43A45" w:rsidP="00F43A45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{</w:t>
            </w:r>
          </w:p>
          <w:p w14:paraId="2C063055" w14:textId="77777777" w:rsidR="00F43A45" w:rsidRDefault="00F43A45" w:rsidP="00F43A45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"RateCodeInfo": {</w:t>
            </w:r>
          </w:p>
          <w:p w14:paraId="0478EDEC" w14:textId="0FC48167" w:rsidR="00F43A45" w:rsidRDefault="00F43A45" w:rsidP="00F43A45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"rateID": "383451460"</w:t>
            </w:r>
            <w:r w:rsidR="002E1139">
              <w:t>,</w:t>
            </w:r>
          </w:p>
          <w:p w14:paraId="00A4F316" w14:textId="2EADD6F7" w:rsidR="002E1139" w:rsidRDefault="002E1139" w:rsidP="00F43A45">
            <w:r>
              <w:t xml:space="preserve">            “rate</w:t>
            </w:r>
            <w:r w:rsidR="0041116B">
              <w:t>Name</w:t>
            </w:r>
            <w:r>
              <w:t>”: “</w:t>
            </w:r>
            <w:r w:rsidR="00D07807">
              <w:t>ParkSleepFly</w:t>
            </w:r>
            <w:r>
              <w:t>”,</w:t>
            </w:r>
          </w:p>
          <w:p w14:paraId="7C8A3D93" w14:textId="22C24B97" w:rsidR="002E1139" w:rsidRDefault="002E1139" w:rsidP="00F43A45">
            <w:r>
              <w:t xml:space="preserve">            “rateCategory”: “10</w:t>
            </w:r>
            <w:r w:rsidR="00D07807">
              <w:t>”,</w:t>
            </w:r>
          </w:p>
          <w:p w14:paraId="12DA96C8" w14:textId="712C5A34" w:rsidR="00D07807" w:rsidRDefault="00D07807" w:rsidP="00F43A45">
            <w:r>
              <w:t xml:space="preserve">            “value”:”DUR”</w:t>
            </w:r>
          </w:p>
          <w:p w14:paraId="2E4C1D53" w14:textId="77777777" w:rsidR="00F43A45" w:rsidRDefault="00F43A45" w:rsidP="00F43A45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}</w:t>
            </w:r>
          </w:p>
          <w:p w14:paraId="390DC189" w14:textId="77777777" w:rsidR="00F43A45" w:rsidRDefault="00F43A45" w:rsidP="00F43A45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}</w:t>
            </w:r>
          </w:p>
          <w:p w14:paraId="5FC66A14" w14:textId="4F9028A8" w:rsidR="00F43A45" w:rsidRDefault="00F43A45" w:rsidP="00F43A45">
            <w:pPr>
              <w:pBdr>
                <w:bottom w:val="single" w:sz="6" w:space="1" w:color="auto"/>
              </w:pBdr>
            </w:pP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]</w:t>
            </w:r>
          </w:p>
          <w:p w14:paraId="792CF760" w14:textId="7202D1FF" w:rsidR="00DE73F2" w:rsidRDefault="00DE73F2" w:rsidP="00F43A45">
            <w:r>
              <w:t>Rate Description:</w:t>
            </w:r>
          </w:p>
          <w:p w14:paraId="1176709D" w14:textId="77777777" w:rsidR="009A38D2" w:rsidRDefault="009A38D2" w:rsidP="009A38D2">
            <w:pPr>
              <w:pStyle w:val="NormalWeb"/>
              <w:shd w:val="clear" w:color="auto" w:fill="FFFFFF"/>
              <w:spacing w:before="150" w:beforeAutospacing="0" w:after="165" w:afterAutospacing="0"/>
              <w:rPr>
                <w:rFonts w:ascii="Segoe UI" w:hAnsi="Segoe UI" w:cs="Segoe UI"/>
                <w:color w:val="172B4D"/>
                <w:sz w:val="21"/>
                <w:szCs w:val="21"/>
              </w:rPr>
            </w:pPr>
            <w:r>
              <w:rPr>
                <w:rFonts w:ascii="Calibri" w:hAnsi="Calibri" w:cs="Calibri"/>
                <w:b/>
                <w:bCs/>
                <w:color w:val="0A121A"/>
                <w:sz w:val="21"/>
                <w:szCs w:val="21"/>
              </w:rPr>
              <w:t>"TermsAndConditionsFull": [</w:t>
            </w:r>
          </w:p>
          <w:p w14:paraId="07CAFD8C" w14:textId="77777777" w:rsidR="009A38D2" w:rsidRDefault="009A38D2" w:rsidP="009A38D2">
            <w:pPr>
              <w:pStyle w:val="NormalWeb"/>
              <w:shd w:val="clear" w:color="auto" w:fill="FFFFFF"/>
              <w:spacing w:before="150" w:beforeAutospacing="0" w:after="165" w:afterAutospacing="0"/>
              <w:rPr>
                <w:rFonts w:ascii="Segoe UI" w:hAnsi="Segoe UI" w:cs="Segoe UI"/>
                <w:color w:val="172B4D"/>
                <w:sz w:val="21"/>
                <w:szCs w:val="21"/>
              </w:rPr>
            </w:pPr>
            <w:r>
              <w:rPr>
                <w:rFonts w:ascii="Calibri" w:hAnsi="Calibri" w:cs="Calibri"/>
                <w:b/>
                <w:bCs/>
                <w:color w:val="0A121A"/>
                <w:sz w:val="21"/>
                <w:szCs w:val="21"/>
              </w:rPr>
              <w:t>                {</w:t>
            </w:r>
          </w:p>
          <w:p w14:paraId="116D946B" w14:textId="77777777" w:rsidR="009A38D2" w:rsidRDefault="009A38D2" w:rsidP="009A38D2">
            <w:pPr>
              <w:pStyle w:val="NormalWeb"/>
              <w:shd w:val="clear" w:color="auto" w:fill="FFFFFF"/>
              <w:spacing w:before="150" w:beforeAutospacing="0" w:after="165" w:afterAutospacing="0"/>
              <w:rPr>
                <w:rFonts w:ascii="Segoe UI" w:hAnsi="Segoe UI" w:cs="Segoe UI"/>
                <w:color w:val="172B4D"/>
                <w:sz w:val="21"/>
                <w:szCs w:val="21"/>
              </w:rPr>
            </w:pPr>
            <w:r>
              <w:rPr>
                <w:rFonts w:ascii="Calibri" w:hAnsi="Calibri" w:cs="Calibri"/>
                <w:b/>
                <w:bCs/>
                <w:color w:val="0A121A"/>
                <w:sz w:val="21"/>
                <w:szCs w:val="21"/>
              </w:rPr>
              <w:t>              "Description": [</w:t>
            </w:r>
          </w:p>
          <w:p w14:paraId="33E374F5" w14:textId="77777777" w:rsidR="009A38D2" w:rsidRDefault="009A38D2" w:rsidP="009A38D2">
            <w:pPr>
              <w:pStyle w:val="NormalWeb"/>
              <w:shd w:val="clear" w:color="auto" w:fill="FFFFFF"/>
              <w:spacing w:before="150" w:beforeAutospacing="0" w:after="165" w:afterAutospacing="0"/>
              <w:rPr>
                <w:rFonts w:ascii="Segoe UI" w:hAnsi="Segoe UI" w:cs="Segoe UI"/>
                <w:color w:val="172B4D"/>
                <w:sz w:val="21"/>
                <w:szCs w:val="21"/>
              </w:rPr>
            </w:pPr>
            <w:r>
              <w:rPr>
                <w:rFonts w:ascii="Calibri" w:hAnsi="Calibri" w:cs="Calibri"/>
                <w:b/>
                <w:bCs/>
                <w:color w:val="0A121A"/>
                <w:sz w:val="20"/>
                <w:szCs w:val="20"/>
              </w:rPr>
              <w:t>                        "Deluxe Room - Free cancellation - Breakfast included in the price - Free WiFi - Booking.com rate"</w:t>
            </w:r>
          </w:p>
          <w:p w14:paraId="380ABBAA" w14:textId="77777777" w:rsidR="009A38D2" w:rsidRDefault="009A38D2" w:rsidP="009A38D2">
            <w:pPr>
              <w:pStyle w:val="NormalWeb"/>
              <w:pBdr>
                <w:bottom w:val="single" w:sz="6" w:space="1" w:color="auto"/>
              </w:pBdr>
              <w:shd w:val="clear" w:color="auto" w:fill="FFFFFF"/>
              <w:spacing w:before="150" w:beforeAutospacing="0" w:after="165" w:afterAutospacing="0"/>
              <w:rPr>
                <w:rFonts w:ascii="Segoe UI" w:hAnsi="Segoe UI" w:cs="Segoe UI"/>
                <w:color w:val="172B4D"/>
                <w:sz w:val="21"/>
                <w:szCs w:val="21"/>
              </w:rPr>
            </w:pPr>
            <w:r>
              <w:rPr>
                <w:rFonts w:ascii="Calibri" w:hAnsi="Calibri" w:cs="Calibri"/>
                <w:b/>
                <w:bCs/>
                <w:color w:val="0A121A"/>
                <w:sz w:val="20"/>
                <w:szCs w:val="20"/>
              </w:rPr>
              <w:t>                    ],</w:t>
            </w:r>
          </w:p>
          <w:p w14:paraId="76B1E981" w14:textId="60E30D3D" w:rsidR="009A38D2" w:rsidRDefault="00F35682" w:rsidP="00F43A45">
            <w:r>
              <w:t>Amenity Information:</w:t>
            </w:r>
          </w:p>
          <w:p w14:paraId="769C9E3F" w14:textId="77777777" w:rsidR="00F35682" w:rsidRDefault="00F35682" w:rsidP="00F35682">
            <w:pPr>
              <w:pStyle w:val="NormalWeb"/>
              <w:shd w:val="clear" w:color="auto" w:fill="FFFFFF"/>
              <w:spacing w:before="150" w:beforeAutospacing="0" w:after="165" w:afterAutospacing="0"/>
              <w:rPr>
                <w:rFonts w:ascii="Segoe UI" w:hAnsi="Segoe UI" w:cs="Segoe UI"/>
                <w:color w:val="172B4D"/>
                <w:sz w:val="21"/>
                <w:szCs w:val="21"/>
              </w:rPr>
            </w:pPr>
            <w:r>
              <w:rPr>
                <w:rFonts w:ascii="Calibri" w:hAnsi="Calibri" w:cs="Calibri"/>
                <w:b/>
                <w:bCs/>
                <w:color w:val="0A121A"/>
                <w:sz w:val="20"/>
                <w:szCs w:val="20"/>
              </w:rPr>
              <w:t>"RoomAmenity": [</w:t>
            </w:r>
          </w:p>
          <w:p w14:paraId="716FD5AA" w14:textId="77777777" w:rsidR="00F35682" w:rsidRDefault="00F35682" w:rsidP="00F35682">
            <w:pPr>
              <w:pStyle w:val="NormalWeb"/>
              <w:shd w:val="clear" w:color="auto" w:fill="FFFFFF"/>
              <w:spacing w:before="150" w:beforeAutospacing="0" w:after="165" w:afterAutospacing="0"/>
              <w:rPr>
                <w:rFonts w:ascii="Segoe UI" w:hAnsi="Segoe UI" w:cs="Segoe UI"/>
                <w:color w:val="172B4D"/>
                <w:sz w:val="21"/>
                <w:szCs w:val="21"/>
              </w:rPr>
            </w:pPr>
            <w:r>
              <w:rPr>
                <w:rFonts w:ascii="Calibri" w:hAnsi="Calibri" w:cs="Calibri"/>
                <w:b/>
                <w:bCs/>
                <w:color w:val="0A121A"/>
                <w:sz w:val="20"/>
                <w:szCs w:val="20"/>
              </w:rPr>
              <w:t>                            {</w:t>
            </w:r>
          </w:p>
          <w:p w14:paraId="6A64C17B" w14:textId="77777777" w:rsidR="00F35682" w:rsidRDefault="00F35682" w:rsidP="00F35682">
            <w:pPr>
              <w:pStyle w:val="NormalWeb"/>
              <w:shd w:val="clear" w:color="auto" w:fill="FFFFFF"/>
              <w:spacing w:before="150" w:beforeAutospacing="0" w:after="165" w:afterAutospacing="0"/>
              <w:rPr>
                <w:rFonts w:ascii="Segoe UI" w:hAnsi="Segoe UI" w:cs="Segoe UI"/>
                <w:color w:val="172B4D"/>
                <w:sz w:val="21"/>
                <w:szCs w:val="21"/>
              </w:rPr>
            </w:pPr>
            <w:r>
              <w:rPr>
                <w:rFonts w:ascii="Calibri" w:hAnsi="Calibri" w:cs="Calibri"/>
                <w:b/>
                <w:bCs/>
                <w:color w:val="0A121A"/>
                <w:sz w:val="20"/>
                <w:szCs w:val="20"/>
              </w:rPr>
              <w:t>                                "description": "Tea/Coffee maker"</w:t>
            </w:r>
          </w:p>
          <w:p w14:paraId="365F8D16" w14:textId="77777777" w:rsidR="00F35682" w:rsidRDefault="00F35682" w:rsidP="00F35682">
            <w:pPr>
              <w:pStyle w:val="NormalWeb"/>
              <w:shd w:val="clear" w:color="auto" w:fill="FFFFFF"/>
              <w:spacing w:before="150" w:beforeAutospacing="0" w:after="165" w:afterAutospacing="0"/>
              <w:rPr>
                <w:rFonts w:ascii="Segoe UI" w:hAnsi="Segoe UI" w:cs="Segoe UI"/>
                <w:color w:val="172B4D"/>
                <w:sz w:val="21"/>
                <w:szCs w:val="21"/>
              </w:rPr>
            </w:pPr>
            <w:r>
              <w:rPr>
                <w:rFonts w:ascii="Calibri" w:hAnsi="Calibri" w:cs="Calibri"/>
                <w:b/>
                <w:bCs/>
                <w:color w:val="0A121A"/>
                <w:sz w:val="20"/>
                <w:szCs w:val="20"/>
              </w:rPr>
              <w:t>                            },</w:t>
            </w:r>
          </w:p>
          <w:p w14:paraId="0AB45312" w14:textId="77777777" w:rsidR="00F35682" w:rsidRDefault="00F35682" w:rsidP="00F35682">
            <w:pPr>
              <w:pStyle w:val="NormalWeb"/>
              <w:shd w:val="clear" w:color="auto" w:fill="FFFFFF"/>
              <w:spacing w:before="150" w:beforeAutospacing="0" w:after="165" w:afterAutospacing="0"/>
              <w:rPr>
                <w:rFonts w:ascii="Segoe UI" w:hAnsi="Segoe UI" w:cs="Segoe UI"/>
                <w:color w:val="172B4D"/>
                <w:sz w:val="21"/>
                <w:szCs w:val="21"/>
              </w:rPr>
            </w:pPr>
            <w:r>
              <w:rPr>
                <w:rFonts w:ascii="Calibri" w:hAnsi="Calibri" w:cs="Calibri"/>
                <w:b/>
                <w:bCs/>
                <w:color w:val="0A121A"/>
                <w:sz w:val="20"/>
                <w:szCs w:val="20"/>
              </w:rPr>
              <w:t>                            {</w:t>
            </w:r>
          </w:p>
          <w:p w14:paraId="42E3975B" w14:textId="77777777" w:rsidR="00F35682" w:rsidRDefault="00F35682" w:rsidP="00F35682">
            <w:pPr>
              <w:pStyle w:val="NormalWeb"/>
              <w:shd w:val="clear" w:color="auto" w:fill="FFFFFF"/>
              <w:spacing w:before="150" w:beforeAutospacing="0" w:after="165" w:afterAutospacing="0"/>
              <w:rPr>
                <w:rFonts w:ascii="Segoe UI" w:hAnsi="Segoe UI" w:cs="Segoe UI"/>
                <w:color w:val="172B4D"/>
                <w:sz w:val="21"/>
                <w:szCs w:val="21"/>
              </w:rPr>
            </w:pPr>
            <w:r>
              <w:rPr>
                <w:rFonts w:ascii="Calibri" w:hAnsi="Calibri" w:cs="Calibri"/>
                <w:b/>
                <w:bCs/>
                <w:color w:val="0A121A"/>
                <w:sz w:val="20"/>
                <w:szCs w:val="20"/>
              </w:rPr>
              <w:t>                                "description": "Safety deposit box"</w:t>
            </w:r>
          </w:p>
          <w:p w14:paraId="30325247" w14:textId="77777777" w:rsidR="00F35682" w:rsidRDefault="00F35682" w:rsidP="00F35682">
            <w:pPr>
              <w:pStyle w:val="NormalWeb"/>
              <w:shd w:val="clear" w:color="auto" w:fill="FFFFFF"/>
              <w:spacing w:before="150" w:beforeAutospacing="0" w:after="165" w:afterAutospacing="0"/>
              <w:rPr>
                <w:rFonts w:ascii="Segoe UI" w:hAnsi="Segoe UI" w:cs="Segoe UI"/>
                <w:color w:val="172B4D"/>
                <w:sz w:val="21"/>
                <w:szCs w:val="21"/>
              </w:rPr>
            </w:pPr>
            <w:r>
              <w:rPr>
                <w:rFonts w:ascii="Calibri" w:hAnsi="Calibri" w:cs="Calibri"/>
                <w:b/>
                <w:bCs/>
                <w:color w:val="0A121A"/>
                <w:sz w:val="20"/>
                <w:szCs w:val="20"/>
              </w:rPr>
              <w:t>                            },</w:t>
            </w:r>
          </w:p>
          <w:p w14:paraId="158B4DEE" w14:textId="77777777" w:rsidR="00F35682" w:rsidRDefault="00F35682" w:rsidP="00F35682">
            <w:pPr>
              <w:pStyle w:val="NormalWeb"/>
              <w:shd w:val="clear" w:color="auto" w:fill="FFFFFF"/>
              <w:spacing w:before="150" w:beforeAutospacing="0" w:after="165" w:afterAutospacing="0"/>
              <w:rPr>
                <w:rFonts w:ascii="Segoe UI" w:hAnsi="Segoe UI" w:cs="Segoe UI"/>
                <w:color w:val="172B4D"/>
                <w:sz w:val="21"/>
                <w:szCs w:val="21"/>
              </w:rPr>
            </w:pPr>
            <w:r>
              <w:rPr>
                <w:rFonts w:ascii="Calibri" w:hAnsi="Calibri" w:cs="Calibri"/>
                <w:b/>
                <w:bCs/>
                <w:color w:val="0A121A"/>
                <w:sz w:val="20"/>
                <w:szCs w:val="20"/>
              </w:rPr>
              <w:t>                            {</w:t>
            </w:r>
          </w:p>
          <w:p w14:paraId="1C3958AA" w14:textId="77777777" w:rsidR="00F35682" w:rsidRDefault="00F35682" w:rsidP="00F35682">
            <w:pPr>
              <w:pStyle w:val="NormalWeb"/>
              <w:shd w:val="clear" w:color="auto" w:fill="FFFFFF"/>
              <w:spacing w:before="150" w:beforeAutospacing="0" w:after="165" w:afterAutospacing="0"/>
              <w:rPr>
                <w:rFonts w:ascii="Segoe UI" w:hAnsi="Segoe UI" w:cs="Segoe UI"/>
                <w:color w:val="172B4D"/>
                <w:sz w:val="21"/>
                <w:szCs w:val="21"/>
              </w:rPr>
            </w:pPr>
            <w:r>
              <w:rPr>
                <w:rFonts w:ascii="Calibri" w:hAnsi="Calibri" w:cs="Calibri"/>
                <w:b/>
                <w:bCs/>
                <w:color w:val="0A121A"/>
                <w:sz w:val="20"/>
                <w:szCs w:val="20"/>
              </w:rPr>
              <w:t>                                "description": "TV"</w:t>
            </w:r>
          </w:p>
          <w:p w14:paraId="5F0B23E2" w14:textId="77777777" w:rsidR="00F35682" w:rsidRDefault="00F35682" w:rsidP="00F35682">
            <w:pPr>
              <w:pStyle w:val="NormalWeb"/>
              <w:shd w:val="clear" w:color="auto" w:fill="FFFFFF"/>
              <w:spacing w:before="150" w:beforeAutospacing="0" w:after="165" w:afterAutospacing="0"/>
              <w:rPr>
                <w:rFonts w:ascii="Segoe UI" w:hAnsi="Segoe UI" w:cs="Segoe UI"/>
                <w:color w:val="172B4D"/>
                <w:sz w:val="21"/>
                <w:szCs w:val="21"/>
              </w:rPr>
            </w:pPr>
            <w:r>
              <w:rPr>
                <w:rFonts w:ascii="Calibri" w:hAnsi="Calibri" w:cs="Calibri"/>
                <w:b/>
                <w:bCs/>
                <w:color w:val="0A121A"/>
                <w:sz w:val="20"/>
                <w:szCs w:val="20"/>
              </w:rPr>
              <w:lastRenderedPageBreak/>
              <w:t>                            }</w:t>
            </w:r>
          </w:p>
          <w:p w14:paraId="13680A19" w14:textId="34CA7CE4" w:rsidR="00F35682" w:rsidRDefault="00F35682" w:rsidP="00F35682">
            <w:pPr>
              <w:pStyle w:val="NormalWeb"/>
              <w:pBdr>
                <w:bottom w:val="single" w:sz="6" w:space="1" w:color="auto"/>
              </w:pBdr>
              <w:shd w:val="clear" w:color="auto" w:fill="FFFFFF"/>
              <w:spacing w:before="150" w:beforeAutospacing="0" w:after="165" w:afterAutospacing="0"/>
              <w:rPr>
                <w:rFonts w:ascii="Calibri" w:hAnsi="Calibri" w:cs="Calibri"/>
                <w:b/>
                <w:bCs/>
                <w:color w:val="0A121A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A121A"/>
                <w:sz w:val="20"/>
                <w:szCs w:val="20"/>
              </w:rPr>
              <w:t>     ]</w:t>
            </w:r>
          </w:p>
          <w:p w14:paraId="2B923220" w14:textId="11725D34" w:rsidR="00F35682" w:rsidRDefault="00F35682" w:rsidP="00F35682">
            <w:pPr>
              <w:pStyle w:val="NormalWeb"/>
              <w:shd w:val="clear" w:color="auto" w:fill="FFFFFF"/>
              <w:spacing w:before="150" w:beforeAutospacing="0" w:after="165" w:afterAutospacing="0"/>
              <w:rPr>
                <w:rFonts w:ascii="Segoe UI" w:hAnsi="Segoe UI" w:cs="Segoe UI"/>
                <w:color w:val="172B4D"/>
                <w:sz w:val="21"/>
                <w:szCs w:val="21"/>
              </w:rPr>
            </w:pPr>
            <w:r>
              <w:rPr>
                <w:rFonts w:ascii="Segoe UI" w:hAnsi="Segoe UI" w:cs="Segoe UI"/>
                <w:color w:val="172B4D"/>
                <w:sz w:val="21"/>
                <w:szCs w:val="21"/>
              </w:rPr>
              <w:t>Meal Information: </w:t>
            </w:r>
          </w:p>
          <w:p w14:paraId="7D9CC93B" w14:textId="77777777" w:rsidR="00F35682" w:rsidRDefault="00F35682" w:rsidP="00F35682">
            <w:pPr>
              <w:pStyle w:val="NormalWeb"/>
              <w:shd w:val="clear" w:color="auto" w:fill="FFFFFF"/>
              <w:spacing w:before="150" w:beforeAutospacing="0" w:after="165" w:afterAutospacing="0"/>
              <w:rPr>
                <w:rFonts w:ascii="Segoe UI" w:hAnsi="Segoe UI" w:cs="Segoe UI"/>
                <w:color w:val="172B4D"/>
                <w:sz w:val="21"/>
                <w:szCs w:val="21"/>
              </w:rPr>
            </w:pPr>
            <w:r>
              <w:rPr>
                <w:rFonts w:ascii="Calibri" w:hAnsi="Calibri" w:cs="Calibri"/>
                <w:b/>
                <w:bCs/>
                <w:color w:val="0A121A"/>
                <w:sz w:val="20"/>
                <w:szCs w:val="20"/>
              </w:rPr>
              <w:t>"MealsIncluded": {</w:t>
            </w:r>
          </w:p>
          <w:p w14:paraId="02E0E854" w14:textId="77777777" w:rsidR="00F35682" w:rsidRDefault="00F35682" w:rsidP="00F35682">
            <w:pPr>
              <w:pStyle w:val="NormalWeb"/>
              <w:shd w:val="clear" w:color="auto" w:fill="FFFFFF"/>
              <w:spacing w:before="150" w:beforeAutospacing="0" w:after="165" w:afterAutospacing="0"/>
              <w:rPr>
                <w:rFonts w:ascii="Segoe UI" w:hAnsi="Segoe UI" w:cs="Segoe UI"/>
                <w:color w:val="172B4D"/>
                <w:sz w:val="21"/>
                <w:szCs w:val="21"/>
              </w:rPr>
            </w:pPr>
            <w:r>
              <w:rPr>
                <w:rFonts w:ascii="Calibri" w:hAnsi="Calibri" w:cs="Calibri"/>
                <w:b/>
                <w:bCs/>
                <w:color w:val="0A121A"/>
                <w:sz w:val="36"/>
                <w:szCs w:val="36"/>
              </w:rPr>
              <w:t>                      </w:t>
            </w:r>
            <w:r>
              <w:rPr>
                <w:rFonts w:ascii="Calibri" w:hAnsi="Calibri" w:cs="Calibri"/>
                <w:b/>
                <w:bCs/>
                <w:color w:val="0A121A"/>
                <w:sz w:val="20"/>
                <w:szCs w:val="20"/>
              </w:rPr>
              <w:t>  "breakfastInd": true</w:t>
            </w:r>
          </w:p>
          <w:p w14:paraId="093D96CA" w14:textId="77777777" w:rsidR="00F35682" w:rsidRDefault="00F35682" w:rsidP="00F35682">
            <w:pPr>
              <w:pStyle w:val="NormalWeb"/>
              <w:pBdr>
                <w:bottom w:val="single" w:sz="6" w:space="1" w:color="auto"/>
              </w:pBdr>
              <w:shd w:val="clear" w:color="auto" w:fill="FFFFFF"/>
              <w:spacing w:before="150" w:beforeAutospacing="0" w:after="165" w:afterAutospacing="0"/>
              <w:rPr>
                <w:rFonts w:ascii="Segoe UI" w:hAnsi="Segoe UI" w:cs="Segoe UI"/>
                <w:color w:val="172B4D"/>
                <w:sz w:val="21"/>
                <w:szCs w:val="21"/>
              </w:rPr>
            </w:pPr>
            <w:r>
              <w:rPr>
                <w:rFonts w:ascii="Calibri" w:hAnsi="Calibri" w:cs="Calibri"/>
                <w:b/>
                <w:bCs/>
                <w:color w:val="0A121A"/>
                <w:sz w:val="20"/>
                <w:szCs w:val="20"/>
              </w:rPr>
              <w:t>                    },</w:t>
            </w:r>
          </w:p>
          <w:p w14:paraId="64F47E95" w14:textId="77777777" w:rsidR="00F35682" w:rsidRDefault="00F35682" w:rsidP="00F43A45"/>
          <w:p w14:paraId="01CB9508" w14:textId="77777777" w:rsidR="00F43A45" w:rsidRDefault="00F43A45" w:rsidP="008C26C5"/>
          <w:p w14:paraId="79F0E64F" w14:textId="77777777" w:rsidR="008C26C5" w:rsidRDefault="008C26C5" w:rsidP="00B4335C"/>
          <w:p w14:paraId="5D24B265" w14:textId="77777777" w:rsidR="00B4335C" w:rsidRPr="00E858F4" w:rsidRDefault="00B4335C" w:rsidP="0056171F">
            <w:pPr>
              <w:rPr>
                <w:rFonts w:ascii="Arial" w:hAnsi="Arial" w:cs="Arial"/>
                <w:sz w:val="20"/>
                <w:szCs w:val="20"/>
              </w:rPr>
            </w:pPr>
          </w:p>
          <w:p w14:paraId="7FE41E66" w14:textId="77777777" w:rsidR="0056171F" w:rsidRPr="00E858F4" w:rsidRDefault="0056171F" w:rsidP="0056171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171F" w:rsidRPr="00B927AB" w14:paraId="471F7347" w14:textId="77777777" w:rsidTr="009E71A0">
        <w:trPr>
          <w:cantSplit/>
        </w:trPr>
        <w:tc>
          <w:tcPr>
            <w:tcW w:w="10350" w:type="dxa"/>
            <w:gridSpan w:val="5"/>
            <w:shd w:val="clear" w:color="auto" w:fill="F2F2F2" w:themeFill="background1" w:themeFillShade="F2"/>
          </w:tcPr>
          <w:p w14:paraId="5B0AC474" w14:textId="77777777" w:rsidR="0056171F" w:rsidRPr="003770F4" w:rsidRDefault="0056171F" w:rsidP="0056171F">
            <w:pPr>
              <w:rPr>
                <w:rFonts w:ascii="Arial Black" w:hAnsi="Arial Black" w:cs="Arial"/>
              </w:rPr>
            </w:pPr>
            <w:r w:rsidRPr="003770F4">
              <w:rPr>
                <w:rFonts w:ascii="Arial Black" w:hAnsi="Arial Black" w:cs="Arial"/>
              </w:rPr>
              <w:lastRenderedPageBreak/>
              <w:t>Error Handling</w:t>
            </w:r>
          </w:p>
        </w:tc>
      </w:tr>
      <w:tr w:rsidR="0056171F" w:rsidRPr="00B927AB" w14:paraId="6A454C6C" w14:textId="77777777" w:rsidTr="009E71A0">
        <w:trPr>
          <w:cantSplit/>
        </w:trPr>
        <w:tc>
          <w:tcPr>
            <w:tcW w:w="2429" w:type="dxa"/>
          </w:tcPr>
          <w:p w14:paraId="1C963C2B" w14:textId="77777777" w:rsidR="0056171F" w:rsidRPr="00E858F4" w:rsidRDefault="0056171F" w:rsidP="0056171F">
            <w:pPr>
              <w:rPr>
                <w:rFonts w:ascii="Arial" w:hAnsi="Arial" w:cs="Arial"/>
                <w:sz w:val="20"/>
                <w:szCs w:val="20"/>
              </w:rPr>
            </w:pPr>
            <w:r w:rsidRPr="00E858F4">
              <w:rPr>
                <w:rFonts w:ascii="Arial" w:hAnsi="Arial" w:cs="Arial"/>
                <w:sz w:val="20"/>
                <w:szCs w:val="20"/>
              </w:rPr>
              <w:t>Error scenarios and/or messages specific to this feature.</w:t>
            </w:r>
          </w:p>
        </w:tc>
        <w:tc>
          <w:tcPr>
            <w:tcW w:w="7921" w:type="dxa"/>
            <w:gridSpan w:val="4"/>
          </w:tcPr>
          <w:p w14:paraId="4A8EFB23" w14:textId="6E86F1E1" w:rsidR="0056171F" w:rsidRPr="00E858F4" w:rsidRDefault="00EB28CC" w:rsidP="0056171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N/A</w:t>
            </w:r>
          </w:p>
        </w:tc>
      </w:tr>
    </w:tbl>
    <w:p w14:paraId="24BE19CD" w14:textId="77777777" w:rsidR="0050289C" w:rsidRDefault="0050289C" w:rsidP="006715D0"/>
    <w:sectPr w:rsidR="0050289C" w:rsidSect="00CB04B1">
      <w:headerReference w:type="default" r:id="rId11"/>
      <w:footerReference w:type="default" r:id="rId12"/>
      <w:headerReference w:type="first" r:id="rId13"/>
      <w:pgSz w:w="12240" w:h="15840" w:code="9"/>
      <w:pgMar w:top="1599" w:right="737" w:bottom="1168" w:left="737" w:header="573" w:footer="391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7AB79A" w14:textId="77777777" w:rsidR="00487B7D" w:rsidRDefault="00487B7D" w:rsidP="00D14783">
      <w:r>
        <w:separator/>
      </w:r>
    </w:p>
  </w:endnote>
  <w:endnote w:type="continuationSeparator" w:id="0">
    <w:p w14:paraId="0A7648BB" w14:textId="77777777" w:rsidR="00487B7D" w:rsidRDefault="00487B7D" w:rsidP="00D147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T15Ct00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Times New Roman (Headings CS)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553653" w14:textId="12C1399F" w:rsidR="00554C23" w:rsidRPr="00D14783" w:rsidRDefault="00D14783" w:rsidP="00CB04B1">
    <w:pPr>
      <w:pStyle w:val="Footer"/>
      <w:tabs>
        <w:tab w:val="clear" w:pos="9990"/>
        <w:tab w:val="right" w:pos="10766"/>
      </w:tabs>
    </w:pPr>
    <w:r>
      <w:rPr>
        <w:b/>
        <w:sz w:val="20"/>
      </w:rPr>
      <w:br/>
    </w:r>
    <w:r w:rsidR="00D35955">
      <w:t>Travelport APIs</w:t>
    </w:r>
    <w:r w:rsidR="00EB78C0">
      <w:t xml:space="preserve"> Release Notes</w:t>
    </w:r>
    <w:r w:rsidR="00A56F66" w:rsidRPr="00D14783">
      <w:tab/>
      <w:t xml:space="preserve">Page </w:t>
    </w:r>
    <w:r w:rsidR="00A56F66" w:rsidRPr="00D14783">
      <w:fldChar w:fldCharType="begin"/>
    </w:r>
    <w:r w:rsidR="00A56F66" w:rsidRPr="00D14783">
      <w:instrText xml:space="preserve"> PAGE   \* MERGEFORMAT </w:instrText>
    </w:r>
    <w:r w:rsidR="00A56F66" w:rsidRPr="00D14783">
      <w:fldChar w:fldCharType="separate"/>
    </w:r>
    <w:r w:rsidR="006D0C13" w:rsidRPr="00D14783">
      <w:t>3</w:t>
    </w:r>
    <w:r w:rsidR="00A56F66" w:rsidRPr="00D14783">
      <w:fldChar w:fldCharType="end"/>
    </w:r>
  </w:p>
  <w:p w14:paraId="5611EE5C" w14:textId="77777777" w:rsidR="00D93363" w:rsidRPr="00E61C5C" w:rsidRDefault="00D93363" w:rsidP="00D1478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DF1063" w14:textId="77777777" w:rsidR="00487B7D" w:rsidRDefault="00487B7D" w:rsidP="00D14783">
      <w:r>
        <w:separator/>
      </w:r>
    </w:p>
  </w:footnote>
  <w:footnote w:type="continuationSeparator" w:id="0">
    <w:p w14:paraId="65DFCB3B" w14:textId="77777777" w:rsidR="00487B7D" w:rsidRDefault="00487B7D" w:rsidP="00D147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08BA34" w14:textId="77777777" w:rsidR="00D93363" w:rsidRPr="00D14783" w:rsidRDefault="00191CAF" w:rsidP="00B96B8F">
    <w:pPr>
      <w:pStyle w:val="Header"/>
      <w:jc w:val="right"/>
    </w:pPr>
    <w:r>
      <w:rPr>
        <w:noProof/>
      </w:rPr>
      <w:drawing>
        <wp:inline distT="0" distB="0" distL="0" distR="0" wp14:anchorId="6CEADD2D" wp14:editId="093401B6">
          <wp:extent cx="358253" cy="358253"/>
          <wp:effectExtent l="0" t="0" r="0" b="0"/>
          <wp:docPr id="3" name="Picture 3" descr="Shape&#10;&#10;Description automatically generated with low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Shape&#10;&#10;Description automatically generated with low confidenc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91051" cy="39105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D14783">
      <w:t xml:space="preserve"> </w:t>
    </w:r>
    <w:r w:rsidR="00D14783" w:rsidRPr="00D14783"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75D4CC" w14:textId="180252DE" w:rsidR="003E4259" w:rsidRPr="00F02ABB" w:rsidRDefault="00C22903" w:rsidP="00F02ABB">
    <w:r>
      <w:rPr>
        <w:noProof/>
      </w:rPr>
      <w:drawing>
        <wp:inline distT="0" distB="0" distL="0" distR="0" wp14:anchorId="40B4276F" wp14:editId="5BD0AF9D">
          <wp:extent cx="2413124" cy="406421"/>
          <wp:effectExtent l="0" t="0" r="6350" b="0"/>
          <wp:docPr id="2" name="Picture 2" descr="A picture containing text, sig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sign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13124" cy="40642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B708C1"/>
    <w:multiLevelType w:val="hybridMultilevel"/>
    <w:tmpl w:val="205E25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7F093A"/>
    <w:multiLevelType w:val="hybridMultilevel"/>
    <w:tmpl w:val="6CDA4792"/>
    <w:lvl w:ilvl="0" w:tplc="04090013">
      <w:start w:val="1"/>
      <w:numFmt w:val="upperRoman"/>
      <w:lvlText w:val="%1."/>
      <w:lvlJc w:val="right"/>
      <w:pPr>
        <w:ind w:left="838" w:hanging="360"/>
      </w:pPr>
    </w:lvl>
    <w:lvl w:ilvl="1" w:tplc="04090019" w:tentative="1">
      <w:start w:val="1"/>
      <w:numFmt w:val="lowerLetter"/>
      <w:lvlText w:val="%2."/>
      <w:lvlJc w:val="left"/>
      <w:pPr>
        <w:ind w:left="1558" w:hanging="360"/>
      </w:pPr>
    </w:lvl>
    <w:lvl w:ilvl="2" w:tplc="0409001B" w:tentative="1">
      <w:start w:val="1"/>
      <w:numFmt w:val="lowerRoman"/>
      <w:lvlText w:val="%3."/>
      <w:lvlJc w:val="right"/>
      <w:pPr>
        <w:ind w:left="2278" w:hanging="180"/>
      </w:pPr>
    </w:lvl>
    <w:lvl w:ilvl="3" w:tplc="0409000F" w:tentative="1">
      <w:start w:val="1"/>
      <w:numFmt w:val="decimal"/>
      <w:lvlText w:val="%4."/>
      <w:lvlJc w:val="left"/>
      <w:pPr>
        <w:ind w:left="2998" w:hanging="360"/>
      </w:pPr>
    </w:lvl>
    <w:lvl w:ilvl="4" w:tplc="04090019" w:tentative="1">
      <w:start w:val="1"/>
      <w:numFmt w:val="lowerLetter"/>
      <w:lvlText w:val="%5."/>
      <w:lvlJc w:val="left"/>
      <w:pPr>
        <w:ind w:left="3718" w:hanging="360"/>
      </w:pPr>
    </w:lvl>
    <w:lvl w:ilvl="5" w:tplc="0409001B" w:tentative="1">
      <w:start w:val="1"/>
      <w:numFmt w:val="lowerRoman"/>
      <w:lvlText w:val="%6."/>
      <w:lvlJc w:val="right"/>
      <w:pPr>
        <w:ind w:left="4438" w:hanging="180"/>
      </w:pPr>
    </w:lvl>
    <w:lvl w:ilvl="6" w:tplc="0409000F" w:tentative="1">
      <w:start w:val="1"/>
      <w:numFmt w:val="decimal"/>
      <w:lvlText w:val="%7."/>
      <w:lvlJc w:val="left"/>
      <w:pPr>
        <w:ind w:left="5158" w:hanging="360"/>
      </w:pPr>
    </w:lvl>
    <w:lvl w:ilvl="7" w:tplc="04090019" w:tentative="1">
      <w:start w:val="1"/>
      <w:numFmt w:val="lowerLetter"/>
      <w:lvlText w:val="%8."/>
      <w:lvlJc w:val="left"/>
      <w:pPr>
        <w:ind w:left="5878" w:hanging="360"/>
      </w:pPr>
    </w:lvl>
    <w:lvl w:ilvl="8" w:tplc="0409001B" w:tentative="1">
      <w:start w:val="1"/>
      <w:numFmt w:val="lowerRoman"/>
      <w:lvlText w:val="%9."/>
      <w:lvlJc w:val="right"/>
      <w:pPr>
        <w:ind w:left="6598" w:hanging="180"/>
      </w:pPr>
    </w:lvl>
  </w:abstractNum>
  <w:abstractNum w:abstractNumId="2" w15:restartNumberingAfterBreak="0">
    <w:nsid w:val="1884470A"/>
    <w:multiLevelType w:val="hybridMultilevel"/>
    <w:tmpl w:val="1CBA4C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5A4F8A"/>
    <w:multiLevelType w:val="hybridMultilevel"/>
    <w:tmpl w:val="1D5254EE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" w15:restartNumberingAfterBreak="0">
    <w:nsid w:val="24D003D1"/>
    <w:multiLevelType w:val="hybridMultilevel"/>
    <w:tmpl w:val="30F0C4F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26C05D47"/>
    <w:multiLevelType w:val="hybridMultilevel"/>
    <w:tmpl w:val="48E01A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657904"/>
    <w:multiLevelType w:val="hybridMultilevel"/>
    <w:tmpl w:val="8C6A2D7C"/>
    <w:lvl w:ilvl="0" w:tplc="3F46D094">
      <w:start w:val="1"/>
      <w:numFmt w:val="bullet"/>
      <w:pStyle w:val="ListParagraph"/>
      <w:lvlText w:val=""/>
      <w:lvlJc w:val="left"/>
      <w:pPr>
        <w:ind w:left="1440" w:hanging="360"/>
      </w:pPr>
      <w:rPr>
        <w:rFonts w:ascii="Symbol" w:hAnsi="Symbol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98F7D14"/>
    <w:multiLevelType w:val="hybridMultilevel"/>
    <w:tmpl w:val="D81078FE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29A317DF"/>
    <w:multiLevelType w:val="hybridMultilevel"/>
    <w:tmpl w:val="1102BB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C23BA3"/>
    <w:multiLevelType w:val="hybridMultilevel"/>
    <w:tmpl w:val="4F981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144686"/>
    <w:multiLevelType w:val="hybridMultilevel"/>
    <w:tmpl w:val="9FD42B80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972E3C"/>
    <w:multiLevelType w:val="multilevel"/>
    <w:tmpl w:val="D0409F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B2B157E"/>
    <w:multiLevelType w:val="multilevel"/>
    <w:tmpl w:val="5F20A19A"/>
    <w:lvl w:ilvl="0">
      <w:start w:val="1"/>
      <w:numFmt w:val="decimal"/>
      <w:lvlText w:val="%1."/>
      <w:lvlJc w:val="left"/>
      <w:pPr>
        <w:ind w:left="432" w:hanging="315"/>
      </w:pPr>
      <w:rPr>
        <w:rFonts w:ascii="Arial" w:eastAsia="Arial" w:hAnsi="Arial" w:hint="default"/>
        <w:b/>
        <w:bCs/>
        <w:i/>
        <w:sz w:val="28"/>
        <w:szCs w:val="28"/>
      </w:rPr>
    </w:lvl>
    <w:lvl w:ilvl="1">
      <w:start w:val="1"/>
      <w:numFmt w:val="decimal"/>
      <w:lvlText w:val="2.%2."/>
      <w:lvlJc w:val="left"/>
      <w:pPr>
        <w:ind w:left="586" w:hanging="468"/>
      </w:pPr>
      <w:rPr>
        <w:rFonts w:ascii="Arial" w:eastAsia="Arial" w:hAnsi="Arial" w:hint="default"/>
        <w:spacing w:val="1"/>
        <w:w w:val="99"/>
        <w:sz w:val="24"/>
        <w:szCs w:val="24"/>
      </w:rPr>
    </w:lvl>
    <w:lvl w:ilvl="2">
      <w:start w:val="1"/>
      <w:numFmt w:val="bullet"/>
      <w:lvlText w:val="•"/>
      <w:lvlJc w:val="left"/>
      <w:pPr>
        <w:ind w:left="1665" w:hanging="468"/>
      </w:pPr>
      <w:rPr>
        <w:rFonts w:hint="default"/>
      </w:rPr>
    </w:lvl>
    <w:lvl w:ilvl="3">
      <w:start w:val="1"/>
      <w:numFmt w:val="bullet"/>
      <w:lvlText w:val="•"/>
      <w:lvlJc w:val="left"/>
      <w:pPr>
        <w:ind w:left="2744" w:hanging="468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824" w:hanging="468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903" w:hanging="468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982" w:hanging="468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062" w:hanging="468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141" w:hanging="468"/>
      </w:pPr>
      <w:rPr>
        <w:rFonts w:hint="default"/>
      </w:rPr>
    </w:lvl>
  </w:abstractNum>
  <w:abstractNum w:abstractNumId="13" w15:restartNumberingAfterBreak="0">
    <w:nsid w:val="3CD320F8"/>
    <w:multiLevelType w:val="hybridMultilevel"/>
    <w:tmpl w:val="01F466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5BA04A4">
      <w:numFmt w:val="bullet"/>
      <w:lvlText w:val=""/>
      <w:lvlJc w:val="left"/>
      <w:pPr>
        <w:ind w:left="1440" w:hanging="360"/>
      </w:pPr>
      <w:rPr>
        <w:rFonts w:ascii="Wingdings" w:eastAsia="Times New Roman" w:hAnsi="Wingdings" w:cs="TT15Ct00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0D60F7"/>
    <w:multiLevelType w:val="hybridMultilevel"/>
    <w:tmpl w:val="3DD0C9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FB4B19"/>
    <w:multiLevelType w:val="hybridMultilevel"/>
    <w:tmpl w:val="737CF3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E66649"/>
    <w:multiLevelType w:val="hybridMultilevel"/>
    <w:tmpl w:val="6CDA4792"/>
    <w:lvl w:ilvl="0" w:tplc="04090013">
      <w:start w:val="1"/>
      <w:numFmt w:val="upperRoman"/>
      <w:lvlText w:val="%1."/>
      <w:lvlJc w:val="right"/>
      <w:pPr>
        <w:ind w:left="838" w:hanging="360"/>
      </w:pPr>
    </w:lvl>
    <w:lvl w:ilvl="1" w:tplc="04090019" w:tentative="1">
      <w:start w:val="1"/>
      <w:numFmt w:val="lowerLetter"/>
      <w:lvlText w:val="%2."/>
      <w:lvlJc w:val="left"/>
      <w:pPr>
        <w:ind w:left="1558" w:hanging="360"/>
      </w:pPr>
    </w:lvl>
    <w:lvl w:ilvl="2" w:tplc="0409001B" w:tentative="1">
      <w:start w:val="1"/>
      <w:numFmt w:val="lowerRoman"/>
      <w:lvlText w:val="%3."/>
      <w:lvlJc w:val="right"/>
      <w:pPr>
        <w:ind w:left="2278" w:hanging="180"/>
      </w:pPr>
    </w:lvl>
    <w:lvl w:ilvl="3" w:tplc="0409000F" w:tentative="1">
      <w:start w:val="1"/>
      <w:numFmt w:val="decimal"/>
      <w:lvlText w:val="%4."/>
      <w:lvlJc w:val="left"/>
      <w:pPr>
        <w:ind w:left="2998" w:hanging="360"/>
      </w:pPr>
    </w:lvl>
    <w:lvl w:ilvl="4" w:tplc="04090019" w:tentative="1">
      <w:start w:val="1"/>
      <w:numFmt w:val="lowerLetter"/>
      <w:lvlText w:val="%5."/>
      <w:lvlJc w:val="left"/>
      <w:pPr>
        <w:ind w:left="3718" w:hanging="360"/>
      </w:pPr>
    </w:lvl>
    <w:lvl w:ilvl="5" w:tplc="0409001B" w:tentative="1">
      <w:start w:val="1"/>
      <w:numFmt w:val="lowerRoman"/>
      <w:lvlText w:val="%6."/>
      <w:lvlJc w:val="right"/>
      <w:pPr>
        <w:ind w:left="4438" w:hanging="180"/>
      </w:pPr>
    </w:lvl>
    <w:lvl w:ilvl="6" w:tplc="0409000F" w:tentative="1">
      <w:start w:val="1"/>
      <w:numFmt w:val="decimal"/>
      <w:lvlText w:val="%7."/>
      <w:lvlJc w:val="left"/>
      <w:pPr>
        <w:ind w:left="5158" w:hanging="360"/>
      </w:pPr>
    </w:lvl>
    <w:lvl w:ilvl="7" w:tplc="04090019" w:tentative="1">
      <w:start w:val="1"/>
      <w:numFmt w:val="lowerLetter"/>
      <w:lvlText w:val="%8."/>
      <w:lvlJc w:val="left"/>
      <w:pPr>
        <w:ind w:left="5878" w:hanging="360"/>
      </w:pPr>
    </w:lvl>
    <w:lvl w:ilvl="8" w:tplc="0409001B" w:tentative="1">
      <w:start w:val="1"/>
      <w:numFmt w:val="lowerRoman"/>
      <w:lvlText w:val="%9."/>
      <w:lvlJc w:val="right"/>
      <w:pPr>
        <w:ind w:left="6598" w:hanging="180"/>
      </w:pPr>
    </w:lvl>
  </w:abstractNum>
  <w:abstractNum w:abstractNumId="17" w15:restartNumberingAfterBreak="0">
    <w:nsid w:val="47111320"/>
    <w:multiLevelType w:val="hybridMultilevel"/>
    <w:tmpl w:val="E33C34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DF20B94"/>
    <w:multiLevelType w:val="hybridMultilevel"/>
    <w:tmpl w:val="9E8AC0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E51476"/>
    <w:multiLevelType w:val="multilevel"/>
    <w:tmpl w:val="0E3A3D10"/>
    <w:lvl w:ilvl="0">
      <w:start w:val="1"/>
      <w:numFmt w:val="decimal"/>
      <w:lvlText w:val="%1."/>
      <w:lvlJc w:val="left"/>
      <w:pPr>
        <w:ind w:left="432" w:hanging="315"/>
      </w:pPr>
      <w:rPr>
        <w:rFonts w:ascii="Arial" w:eastAsia="Arial" w:hAnsi="Arial" w:hint="default"/>
        <w:b/>
        <w:bCs/>
        <w:i/>
        <w:sz w:val="28"/>
        <w:szCs w:val="28"/>
      </w:rPr>
    </w:lvl>
    <w:lvl w:ilvl="1">
      <w:start w:val="1"/>
      <w:numFmt w:val="decimal"/>
      <w:lvlText w:val="%1.%2."/>
      <w:lvlJc w:val="left"/>
      <w:pPr>
        <w:ind w:left="586" w:hanging="468"/>
      </w:pPr>
      <w:rPr>
        <w:rFonts w:ascii="Arial" w:eastAsia="Arial" w:hAnsi="Arial" w:hint="default"/>
        <w:spacing w:val="1"/>
        <w:w w:val="99"/>
        <w:sz w:val="24"/>
        <w:szCs w:val="24"/>
      </w:rPr>
    </w:lvl>
    <w:lvl w:ilvl="2">
      <w:start w:val="1"/>
      <w:numFmt w:val="bullet"/>
      <w:lvlText w:val="•"/>
      <w:lvlJc w:val="left"/>
      <w:pPr>
        <w:ind w:left="1665" w:hanging="468"/>
      </w:pPr>
      <w:rPr>
        <w:rFonts w:hint="default"/>
      </w:rPr>
    </w:lvl>
    <w:lvl w:ilvl="3">
      <w:start w:val="1"/>
      <w:numFmt w:val="bullet"/>
      <w:lvlText w:val="•"/>
      <w:lvlJc w:val="left"/>
      <w:pPr>
        <w:ind w:left="2744" w:hanging="468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824" w:hanging="468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903" w:hanging="468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982" w:hanging="468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062" w:hanging="468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141" w:hanging="468"/>
      </w:pPr>
      <w:rPr>
        <w:rFonts w:hint="default"/>
      </w:rPr>
    </w:lvl>
  </w:abstractNum>
  <w:abstractNum w:abstractNumId="20" w15:restartNumberingAfterBreak="0">
    <w:nsid w:val="5204282B"/>
    <w:multiLevelType w:val="hybridMultilevel"/>
    <w:tmpl w:val="BF00D422"/>
    <w:lvl w:ilvl="0" w:tplc="EB8AB4BA">
      <w:numFmt w:val="bullet"/>
      <w:lvlText w:val=""/>
      <w:lvlJc w:val="left"/>
      <w:pPr>
        <w:ind w:left="720" w:hanging="360"/>
      </w:pPr>
      <w:rPr>
        <w:rFonts w:ascii="Wingdings" w:eastAsia="Times New Roman" w:hAnsi="Wingdings" w:cs="TT15Ct00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A4066D"/>
    <w:multiLevelType w:val="hybridMultilevel"/>
    <w:tmpl w:val="5D6C7A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CC1713"/>
    <w:multiLevelType w:val="hybridMultilevel"/>
    <w:tmpl w:val="EE3613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72C598E"/>
    <w:multiLevelType w:val="hybridMultilevel"/>
    <w:tmpl w:val="B322B9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22307E6"/>
    <w:multiLevelType w:val="hybridMultilevel"/>
    <w:tmpl w:val="7F705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1A794D"/>
    <w:multiLevelType w:val="hybridMultilevel"/>
    <w:tmpl w:val="9A507B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  <w:lvlOverride w:ilvl="0">
      <w:startOverride w:val="1"/>
    </w:lvlOverride>
  </w:num>
  <w:num w:numId="2">
    <w:abstractNumId w:val="11"/>
    <w:lvlOverride w:ilvl="0">
      <w:startOverride w:val="2"/>
    </w:lvlOverride>
  </w:num>
  <w:num w:numId="3">
    <w:abstractNumId w:val="18"/>
  </w:num>
  <w:num w:numId="4">
    <w:abstractNumId w:val="22"/>
  </w:num>
  <w:num w:numId="5">
    <w:abstractNumId w:val="3"/>
  </w:num>
  <w:num w:numId="6">
    <w:abstractNumId w:val="24"/>
  </w:num>
  <w:num w:numId="7">
    <w:abstractNumId w:val="2"/>
  </w:num>
  <w:num w:numId="8">
    <w:abstractNumId w:val="13"/>
  </w:num>
  <w:num w:numId="9">
    <w:abstractNumId w:val="20"/>
  </w:num>
  <w:num w:numId="10">
    <w:abstractNumId w:val="5"/>
  </w:num>
  <w:num w:numId="11">
    <w:abstractNumId w:val="0"/>
  </w:num>
  <w:num w:numId="12">
    <w:abstractNumId w:val="17"/>
  </w:num>
  <w:num w:numId="13">
    <w:abstractNumId w:val="21"/>
  </w:num>
  <w:num w:numId="14">
    <w:abstractNumId w:val="4"/>
  </w:num>
  <w:num w:numId="15">
    <w:abstractNumId w:val="7"/>
  </w:num>
  <w:num w:numId="16">
    <w:abstractNumId w:val="25"/>
  </w:num>
  <w:num w:numId="17">
    <w:abstractNumId w:val="8"/>
  </w:num>
  <w:num w:numId="18">
    <w:abstractNumId w:val="9"/>
  </w:num>
  <w:num w:numId="19">
    <w:abstractNumId w:val="14"/>
  </w:num>
  <w:num w:numId="20">
    <w:abstractNumId w:val="19"/>
  </w:num>
  <w:num w:numId="21">
    <w:abstractNumId w:val="12"/>
  </w:num>
  <w:num w:numId="22">
    <w:abstractNumId w:val="15"/>
  </w:num>
  <w:num w:numId="23">
    <w:abstractNumId w:val="16"/>
  </w:num>
  <w:num w:numId="24">
    <w:abstractNumId w:val="1"/>
  </w:num>
  <w:num w:numId="25">
    <w:abstractNumId w:val="10"/>
  </w:num>
  <w:num w:numId="26">
    <w:abstractNumId w:val="6"/>
  </w:num>
  <w:num w:numId="2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28D5"/>
    <w:rsid w:val="000028D5"/>
    <w:rsid w:val="00022EF9"/>
    <w:rsid w:val="00034CA8"/>
    <w:rsid w:val="00052674"/>
    <w:rsid w:val="000765F6"/>
    <w:rsid w:val="00077595"/>
    <w:rsid w:val="000927C2"/>
    <w:rsid w:val="00097249"/>
    <w:rsid w:val="000A023D"/>
    <w:rsid w:val="000A6CA5"/>
    <w:rsid w:val="000E0CA0"/>
    <w:rsid w:val="000E149B"/>
    <w:rsid w:val="000F34D8"/>
    <w:rsid w:val="00114560"/>
    <w:rsid w:val="00122324"/>
    <w:rsid w:val="00125248"/>
    <w:rsid w:val="001317B3"/>
    <w:rsid w:val="00156383"/>
    <w:rsid w:val="00191CAF"/>
    <w:rsid w:val="00192B4B"/>
    <w:rsid w:val="00194C68"/>
    <w:rsid w:val="001B4607"/>
    <w:rsid w:val="001B5237"/>
    <w:rsid w:val="00214C23"/>
    <w:rsid w:val="00244820"/>
    <w:rsid w:val="00253665"/>
    <w:rsid w:val="00266B56"/>
    <w:rsid w:val="00280799"/>
    <w:rsid w:val="00285B34"/>
    <w:rsid w:val="002934EE"/>
    <w:rsid w:val="002B6956"/>
    <w:rsid w:val="002C3A24"/>
    <w:rsid w:val="002E1139"/>
    <w:rsid w:val="003052EB"/>
    <w:rsid w:val="003172B3"/>
    <w:rsid w:val="00323052"/>
    <w:rsid w:val="003408EF"/>
    <w:rsid w:val="003518EC"/>
    <w:rsid w:val="00355A54"/>
    <w:rsid w:val="003770F4"/>
    <w:rsid w:val="00392BAB"/>
    <w:rsid w:val="003C4E88"/>
    <w:rsid w:val="003C604E"/>
    <w:rsid w:val="003C6A32"/>
    <w:rsid w:val="003E4259"/>
    <w:rsid w:val="00410579"/>
    <w:rsid w:val="0041116B"/>
    <w:rsid w:val="00432203"/>
    <w:rsid w:val="004323A4"/>
    <w:rsid w:val="0045471D"/>
    <w:rsid w:val="0046081E"/>
    <w:rsid w:val="00467140"/>
    <w:rsid w:val="0048308C"/>
    <w:rsid w:val="00486291"/>
    <w:rsid w:val="00487B7D"/>
    <w:rsid w:val="004955AA"/>
    <w:rsid w:val="004B2CB2"/>
    <w:rsid w:val="004C71F3"/>
    <w:rsid w:val="004E0D26"/>
    <w:rsid w:val="0050289C"/>
    <w:rsid w:val="00506F9A"/>
    <w:rsid w:val="005413F2"/>
    <w:rsid w:val="00545E18"/>
    <w:rsid w:val="00552C3D"/>
    <w:rsid w:val="00554C23"/>
    <w:rsid w:val="005610D7"/>
    <w:rsid w:val="0056171F"/>
    <w:rsid w:val="005932AF"/>
    <w:rsid w:val="005B5754"/>
    <w:rsid w:val="005E5615"/>
    <w:rsid w:val="005E7E37"/>
    <w:rsid w:val="006123BF"/>
    <w:rsid w:val="00615F46"/>
    <w:rsid w:val="00622EDF"/>
    <w:rsid w:val="00635299"/>
    <w:rsid w:val="006448DC"/>
    <w:rsid w:val="00650396"/>
    <w:rsid w:val="006715D0"/>
    <w:rsid w:val="00691D8A"/>
    <w:rsid w:val="006A0BBA"/>
    <w:rsid w:val="006D0C13"/>
    <w:rsid w:val="006D1775"/>
    <w:rsid w:val="006D5EEB"/>
    <w:rsid w:val="006E06D3"/>
    <w:rsid w:val="007257CF"/>
    <w:rsid w:val="00733C2B"/>
    <w:rsid w:val="007355E6"/>
    <w:rsid w:val="00750006"/>
    <w:rsid w:val="00753DE4"/>
    <w:rsid w:val="0076773C"/>
    <w:rsid w:val="00787660"/>
    <w:rsid w:val="00790FA3"/>
    <w:rsid w:val="007A7F24"/>
    <w:rsid w:val="007B60F7"/>
    <w:rsid w:val="007B72A9"/>
    <w:rsid w:val="007D3658"/>
    <w:rsid w:val="007E7F5A"/>
    <w:rsid w:val="008001D5"/>
    <w:rsid w:val="0080556B"/>
    <w:rsid w:val="008376E8"/>
    <w:rsid w:val="00842D13"/>
    <w:rsid w:val="008946D5"/>
    <w:rsid w:val="00894B59"/>
    <w:rsid w:val="0089681C"/>
    <w:rsid w:val="00896D38"/>
    <w:rsid w:val="00897D1C"/>
    <w:rsid w:val="008A233E"/>
    <w:rsid w:val="008B41D5"/>
    <w:rsid w:val="008B6EDB"/>
    <w:rsid w:val="008C26C5"/>
    <w:rsid w:val="00911EB0"/>
    <w:rsid w:val="00917459"/>
    <w:rsid w:val="00932B85"/>
    <w:rsid w:val="00950918"/>
    <w:rsid w:val="0095356C"/>
    <w:rsid w:val="009909D8"/>
    <w:rsid w:val="0099762A"/>
    <w:rsid w:val="009A0767"/>
    <w:rsid w:val="009A38D2"/>
    <w:rsid w:val="00A028B7"/>
    <w:rsid w:val="00A107F5"/>
    <w:rsid w:val="00A33DCF"/>
    <w:rsid w:val="00A47A58"/>
    <w:rsid w:val="00A52DDF"/>
    <w:rsid w:val="00A55966"/>
    <w:rsid w:val="00A569BE"/>
    <w:rsid w:val="00A56F66"/>
    <w:rsid w:val="00A64B75"/>
    <w:rsid w:val="00A967A5"/>
    <w:rsid w:val="00B01B0F"/>
    <w:rsid w:val="00B14B1D"/>
    <w:rsid w:val="00B265BA"/>
    <w:rsid w:val="00B425B4"/>
    <w:rsid w:val="00B4335C"/>
    <w:rsid w:val="00B67B99"/>
    <w:rsid w:val="00B72604"/>
    <w:rsid w:val="00B96B8F"/>
    <w:rsid w:val="00BB16D6"/>
    <w:rsid w:val="00BC01DF"/>
    <w:rsid w:val="00BD0CAE"/>
    <w:rsid w:val="00BD2DAA"/>
    <w:rsid w:val="00BD6417"/>
    <w:rsid w:val="00BD708E"/>
    <w:rsid w:val="00BE0DB1"/>
    <w:rsid w:val="00BF2A4F"/>
    <w:rsid w:val="00BF3B1E"/>
    <w:rsid w:val="00C04F54"/>
    <w:rsid w:val="00C10BA0"/>
    <w:rsid w:val="00C22903"/>
    <w:rsid w:val="00C46782"/>
    <w:rsid w:val="00C5574A"/>
    <w:rsid w:val="00C61178"/>
    <w:rsid w:val="00C9092E"/>
    <w:rsid w:val="00CA077A"/>
    <w:rsid w:val="00CB04B1"/>
    <w:rsid w:val="00CC46D8"/>
    <w:rsid w:val="00CD13A8"/>
    <w:rsid w:val="00D07807"/>
    <w:rsid w:val="00D14783"/>
    <w:rsid w:val="00D35955"/>
    <w:rsid w:val="00D54218"/>
    <w:rsid w:val="00D56B80"/>
    <w:rsid w:val="00D60AFE"/>
    <w:rsid w:val="00D60D1A"/>
    <w:rsid w:val="00D66D11"/>
    <w:rsid w:val="00D7215A"/>
    <w:rsid w:val="00D7661E"/>
    <w:rsid w:val="00D93363"/>
    <w:rsid w:val="00D9788B"/>
    <w:rsid w:val="00DB68B0"/>
    <w:rsid w:val="00DC08C7"/>
    <w:rsid w:val="00DD75E0"/>
    <w:rsid w:val="00DE73F2"/>
    <w:rsid w:val="00DF784A"/>
    <w:rsid w:val="00E1289C"/>
    <w:rsid w:val="00E61C5C"/>
    <w:rsid w:val="00E77D19"/>
    <w:rsid w:val="00E962A7"/>
    <w:rsid w:val="00EB28CC"/>
    <w:rsid w:val="00EB78C0"/>
    <w:rsid w:val="00EC2A0D"/>
    <w:rsid w:val="00EF7CB2"/>
    <w:rsid w:val="00F02ABB"/>
    <w:rsid w:val="00F1516B"/>
    <w:rsid w:val="00F35682"/>
    <w:rsid w:val="00F36ADA"/>
    <w:rsid w:val="00F43A45"/>
    <w:rsid w:val="00F51878"/>
    <w:rsid w:val="00F65514"/>
    <w:rsid w:val="00F6605B"/>
    <w:rsid w:val="00F82256"/>
    <w:rsid w:val="00F93CDD"/>
    <w:rsid w:val="00FA3DC9"/>
    <w:rsid w:val="00FB3636"/>
    <w:rsid w:val="00FC50CF"/>
    <w:rsid w:val="00FC5C2A"/>
    <w:rsid w:val="00FE64A0"/>
    <w:rsid w:val="00FF6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0142E53D"/>
  <w15:docId w15:val="{1D2BC9D1-32F4-4A04-9CB1-B499D781F5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6B8F"/>
    <w:pPr>
      <w:widowControl w:val="0"/>
      <w:spacing w:after="240"/>
    </w:pPr>
    <w:rPr>
      <w:rFonts w:asciiTheme="minorHAnsi" w:eastAsia="Arial" w:hAnsiTheme="minorHAnsi" w:cstheme="minorBidi"/>
      <w:color w:val="000000" w:themeColor="text1"/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FF689A"/>
    <w:pPr>
      <w:keepNext/>
      <w:keepLines/>
      <w:spacing w:before="120"/>
      <w:outlineLvl w:val="0"/>
    </w:pPr>
    <w:rPr>
      <w:rFonts w:ascii="Impact" w:eastAsiaTheme="majorEastAsia" w:hAnsi="Impact" w:cs="Times New Roman (Headings CS)"/>
      <w:caps/>
      <w:sz w:val="48"/>
      <w:szCs w:val="32"/>
    </w:rPr>
  </w:style>
  <w:style w:type="paragraph" w:styleId="Heading2">
    <w:name w:val="heading 2"/>
    <w:basedOn w:val="Heading1"/>
    <w:next w:val="Normal"/>
    <w:link w:val="Heading2Char"/>
    <w:uiPriority w:val="1"/>
    <w:unhideWhenUsed/>
    <w:qFormat/>
    <w:rsid w:val="00FF689A"/>
    <w:pPr>
      <w:spacing w:before="240" w:after="120"/>
      <w:outlineLvl w:val="1"/>
    </w:pPr>
    <w:rPr>
      <w:rFonts w:asciiTheme="majorHAnsi" w:hAnsiTheme="majorHAnsi"/>
      <w:b/>
      <w:caps w:val="0"/>
      <w:sz w:val="32"/>
    </w:rPr>
  </w:style>
  <w:style w:type="paragraph" w:styleId="Heading3">
    <w:name w:val="heading 3"/>
    <w:basedOn w:val="Normal"/>
    <w:next w:val="Normal"/>
    <w:link w:val="Heading3Char"/>
    <w:uiPriority w:val="1"/>
    <w:unhideWhenUsed/>
    <w:qFormat/>
    <w:rsid w:val="00B96B8F"/>
    <w:pPr>
      <w:keepNext/>
      <w:keepLines/>
      <w:spacing w:before="120"/>
      <w:outlineLvl w:val="2"/>
    </w:pPr>
    <w:rPr>
      <w:rFonts w:asciiTheme="majorHAnsi" w:eastAsiaTheme="majorEastAsia" w:hAnsiTheme="majorHAnsi" w:cstheme="majorBidi"/>
      <w:b/>
      <w:bCs/>
      <w:color w:val="4E6659" w:themeColor="text2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F689A"/>
    <w:pPr>
      <w:keepNext/>
      <w:keepLines/>
      <w:spacing w:before="120"/>
      <w:outlineLvl w:val="3"/>
    </w:pPr>
    <w:rPr>
      <w:rFonts w:asciiTheme="majorHAnsi" w:eastAsiaTheme="majorEastAsia" w:hAnsiTheme="majorHAnsi" w:cstheme="majorBidi"/>
      <w:b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autoRedefine/>
    <w:rsid w:val="00D14783"/>
    <w:pPr>
      <w:pBdr>
        <w:bottom w:val="single" w:sz="4" w:space="1" w:color="000000" w:themeColor="text1"/>
      </w:pBdr>
    </w:pPr>
    <w:rPr>
      <w:sz w:val="16"/>
    </w:rPr>
  </w:style>
  <w:style w:type="paragraph" w:styleId="Footer">
    <w:name w:val="footer"/>
    <w:link w:val="FooterChar"/>
    <w:uiPriority w:val="99"/>
    <w:rsid w:val="00D14783"/>
    <w:pPr>
      <w:pBdr>
        <w:top w:val="single" w:sz="4" w:space="1" w:color="auto"/>
      </w:pBdr>
      <w:tabs>
        <w:tab w:val="right" w:pos="9990"/>
      </w:tabs>
    </w:pPr>
    <w:rPr>
      <w:rFonts w:asciiTheme="minorHAnsi" w:eastAsiaTheme="majorEastAsia" w:hAnsiTheme="minorHAnsi" w:cstheme="majorBidi"/>
      <w:color w:val="000000" w:themeColor="text1"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523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5237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FF689A"/>
    <w:rPr>
      <w:rFonts w:ascii="Impact" w:eastAsiaTheme="majorEastAsia" w:hAnsi="Impact" w:cs="Times New Roman (Headings CS)"/>
      <w:caps/>
      <w:color w:val="000000" w:themeColor="text1"/>
      <w:sz w:val="48"/>
      <w:szCs w:val="32"/>
    </w:rPr>
  </w:style>
  <w:style w:type="character" w:styleId="Hyperlink">
    <w:name w:val="Hyperlink"/>
    <w:basedOn w:val="DefaultParagraphFont"/>
    <w:uiPriority w:val="99"/>
    <w:unhideWhenUsed/>
    <w:rsid w:val="007B72A9"/>
    <w:rPr>
      <w:rFonts w:asciiTheme="minorHAnsi" w:hAnsiTheme="minorHAnsi"/>
      <w:color w:val="4E6659" w:themeColor="text2"/>
      <w:sz w:val="20"/>
      <w:szCs w:val="20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7B72A9"/>
    <w:pPr>
      <w:spacing w:after="100"/>
      <w:ind w:left="200"/>
    </w:pPr>
  </w:style>
  <w:style w:type="character" w:customStyle="1" w:styleId="Heading4Char">
    <w:name w:val="Heading 4 Char"/>
    <w:basedOn w:val="DefaultParagraphFont"/>
    <w:link w:val="Heading4"/>
    <w:uiPriority w:val="9"/>
    <w:semiHidden/>
    <w:rsid w:val="00FF689A"/>
    <w:rPr>
      <w:rFonts w:asciiTheme="majorHAnsi" w:eastAsiaTheme="majorEastAsia" w:hAnsiTheme="majorHAnsi" w:cstheme="majorBidi"/>
      <w:b/>
      <w:iCs/>
      <w:color w:val="000000" w:themeColor="text1"/>
    </w:rPr>
  </w:style>
  <w:style w:type="paragraph" w:styleId="TOCHeading">
    <w:name w:val="TOC Heading"/>
    <w:basedOn w:val="Heading1"/>
    <w:next w:val="Normal"/>
    <w:uiPriority w:val="39"/>
    <w:unhideWhenUsed/>
    <w:qFormat/>
    <w:rsid w:val="007B72A9"/>
    <w:pPr>
      <w:spacing w:before="0"/>
      <w:outlineLvl w:val="9"/>
    </w:pPr>
    <w:rPr>
      <w:lang w:eastAsia="ja-JP"/>
    </w:rPr>
  </w:style>
  <w:style w:type="paragraph" w:styleId="TOC1">
    <w:name w:val="toc 1"/>
    <w:basedOn w:val="Normal"/>
    <w:next w:val="Normal"/>
    <w:autoRedefine/>
    <w:uiPriority w:val="39"/>
    <w:unhideWhenUsed/>
    <w:rsid w:val="00B14B1D"/>
    <w:rPr>
      <w:b/>
    </w:rPr>
  </w:style>
  <w:style w:type="paragraph" w:styleId="Title">
    <w:name w:val="Title"/>
    <w:next w:val="Normal"/>
    <w:link w:val="TitleChar"/>
    <w:uiPriority w:val="10"/>
    <w:qFormat/>
    <w:rsid w:val="007B72A9"/>
    <w:pPr>
      <w:contextualSpacing/>
      <w:jc w:val="center"/>
    </w:pPr>
    <w:rPr>
      <w:rFonts w:ascii="Impact" w:eastAsiaTheme="majorEastAsia" w:hAnsi="Impact" w:cs="Times New Roman (Headings CS)"/>
      <w:caps/>
      <w:color w:val="4E6659" w:themeColor="text2"/>
      <w:kern w:val="28"/>
      <w:sz w:val="7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7B72A9"/>
    <w:rPr>
      <w:rFonts w:ascii="Impact" w:eastAsiaTheme="majorEastAsia" w:hAnsi="Impact" w:cs="Times New Roman (Headings CS)"/>
      <w:caps/>
      <w:color w:val="4E6659" w:themeColor="text2"/>
      <w:kern w:val="28"/>
      <w:sz w:val="72"/>
      <w:szCs w:val="52"/>
    </w:rPr>
  </w:style>
  <w:style w:type="paragraph" w:styleId="ListParagraph">
    <w:name w:val="List Paragraph"/>
    <w:basedOn w:val="Normal"/>
    <w:uiPriority w:val="34"/>
    <w:qFormat/>
    <w:rsid w:val="00B14B1D"/>
    <w:pPr>
      <w:numPr>
        <w:numId w:val="26"/>
      </w:numPr>
      <w:spacing w:after="120"/>
      <w:ind w:left="284" w:hanging="284"/>
    </w:pPr>
  </w:style>
  <w:style w:type="table" w:styleId="TableGrid">
    <w:name w:val="Table Grid"/>
    <w:basedOn w:val="TableNormal"/>
    <w:uiPriority w:val="59"/>
    <w:rsid w:val="00A52D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uiPriority w:val="99"/>
    <w:rsid w:val="00D14783"/>
    <w:rPr>
      <w:rFonts w:asciiTheme="minorHAnsi" w:eastAsiaTheme="majorEastAsia" w:hAnsiTheme="minorHAnsi" w:cstheme="majorBidi"/>
      <w:color w:val="000000" w:themeColor="text1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1"/>
    <w:rsid w:val="00FF689A"/>
    <w:rPr>
      <w:rFonts w:asciiTheme="majorHAnsi" w:eastAsiaTheme="majorEastAsia" w:hAnsiTheme="majorHAnsi" w:cs="Times New Roman (Headings CS)"/>
      <w:b/>
      <w:color w:val="000000" w:themeColor="text1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1"/>
    <w:rsid w:val="00B96B8F"/>
    <w:rPr>
      <w:rFonts w:asciiTheme="majorHAnsi" w:eastAsiaTheme="majorEastAsia" w:hAnsiTheme="majorHAnsi" w:cstheme="majorBidi"/>
      <w:b/>
      <w:bCs/>
      <w:color w:val="4E6659" w:themeColor="text2"/>
      <w:sz w:val="24"/>
    </w:rPr>
  </w:style>
  <w:style w:type="paragraph" w:customStyle="1" w:styleId="ImageCaption">
    <w:name w:val="Image_Caption"/>
    <w:basedOn w:val="Normal"/>
    <w:link w:val="ImageCaptionChar"/>
    <w:qFormat/>
    <w:rsid w:val="007B72A9"/>
    <w:rPr>
      <w:i/>
      <w:sz w:val="16"/>
    </w:rPr>
  </w:style>
  <w:style w:type="character" w:customStyle="1" w:styleId="ImageCaptionChar">
    <w:name w:val="Image_Caption Char"/>
    <w:basedOn w:val="DefaultParagraphFont"/>
    <w:link w:val="ImageCaption"/>
    <w:rsid w:val="007B72A9"/>
    <w:rPr>
      <w:rFonts w:asciiTheme="minorHAnsi" w:eastAsia="Arial" w:hAnsiTheme="minorHAnsi" w:cstheme="minorBidi"/>
      <w:i/>
      <w:color w:val="000000" w:themeColor="text1"/>
      <w:sz w:val="16"/>
    </w:rPr>
  </w:style>
  <w:style w:type="paragraph" w:styleId="TOC3">
    <w:name w:val="toc 3"/>
    <w:basedOn w:val="Normal"/>
    <w:next w:val="Normal"/>
    <w:autoRedefine/>
    <w:uiPriority w:val="39"/>
    <w:unhideWhenUsed/>
    <w:rsid w:val="00FF689A"/>
    <w:pPr>
      <w:spacing w:after="100"/>
      <w:ind w:left="400"/>
    </w:pPr>
  </w:style>
  <w:style w:type="table" w:styleId="GridTable4-Accent3">
    <w:name w:val="Grid Table 4 Accent 3"/>
    <w:basedOn w:val="TableNormal"/>
    <w:uiPriority w:val="49"/>
    <w:rsid w:val="000028D5"/>
    <w:tblPr>
      <w:tblStyleRowBandSize w:val="1"/>
      <w:tblStyleColBandSize w:val="1"/>
      <w:tblBorders>
        <w:top w:val="single" w:sz="4" w:space="0" w:color="8EA99A" w:themeColor="accent3" w:themeTint="99"/>
        <w:left w:val="single" w:sz="4" w:space="0" w:color="8EA99A" w:themeColor="accent3" w:themeTint="99"/>
        <w:bottom w:val="single" w:sz="4" w:space="0" w:color="8EA99A" w:themeColor="accent3" w:themeTint="99"/>
        <w:right w:val="single" w:sz="4" w:space="0" w:color="8EA99A" w:themeColor="accent3" w:themeTint="99"/>
        <w:insideH w:val="single" w:sz="4" w:space="0" w:color="8EA99A" w:themeColor="accent3" w:themeTint="99"/>
        <w:insideV w:val="single" w:sz="4" w:space="0" w:color="8EA99A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E6659" w:themeColor="accent3"/>
          <w:left w:val="single" w:sz="4" w:space="0" w:color="4E6659" w:themeColor="accent3"/>
          <w:bottom w:val="single" w:sz="4" w:space="0" w:color="4E6659" w:themeColor="accent3"/>
          <w:right w:val="single" w:sz="4" w:space="0" w:color="4E6659" w:themeColor="accent3"/>
          <w:insideH w:val="nil"/>
          <w:insideV w:val="nil"/>
        </w:tcBorders>
        <w:shd w:val="clear" w:color="auto" w:fill="4E6659" w:themeFill="accent3"/>
      </w:tcPr>
    </w:tblStylePr>
    <w:tblStylePr w:type="lastRow">
      <w:rPr>
        <w:b/>
        <w:bCs/>
      </w:rPr>
      <w:tblPr/>
      <w:tcPr>
        <w:tcBorders>
          <w:top w:val="double" w:sz="4" w:space="0" w:color="4E66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DD" w:themeFill="accent3" w:themeFillTint="33"/>
      </w:tcPr>
    </w:tblStylePr>
    <w:tblStylePr w:type="band1Horz">
      <w:tblPr/>
      <w:tcPr>
        <w:shd w:val="clear" w:color="auto" w:fill="D9E2DD" w:themeFill="accent3" w:themeFillTint="33"/>
      </w:tcPr>
    </w:tblStylePr>
  </w:style>
  <w:style w:type="table" w:styleId="PlainTable1">
    <w:name w:val="Plain Table 1"/>
    <w:basedOn w:val="TableNormal"/>
    <w:uiPriority w:val="41"/>
    <w:rsid w:val="000028D5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sbrace">
    <w:name w:val="sbrace"/>
    <w:basedOn w:val="DefaultParagraphFont"/>
    <w:rsid w:val="0056171F"/>
  </w:style>
  <w:style w:type="table" w:styleId="TableGridLight">
    <w:name w:val="Grid Table Light"/>
    <w:basedOn w:val="TableNormal"/>
    <w:uiPriority w:val="40"/>
    <w:rsid w:val="0056171F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GridTable2-Accent3">
    <w:name w:val="Grid Table 2 Accent 3"/>
    <w:basedOn w:val="TableNormal"/>
    <w:uiPriority w:val="47"/>
    <w:rsid w:val="005932AF"/>
    <w:tblPr>
      <w:tblStyleRowBandSize w:val="1"/>
      <w:tblStyleColBandSize w:val="1"/>
      <w:tblBorders>
        <w:top w:val="single" w:sz="2" w:space="0" w:color="8EA99A" w:themeColor="accent3" w:themeTint="99"/>
        <w:bottom w:val="single" w:sz="2" w:space="0" w:color="8EA99A" w:themeColor="accent3" w:themeTint="99"/>
        <w:insideH w:val="single" w:sz="2" w:space="0" w:color="8EA99A" w:themeColor="accent3" w:themeTint="99"/>
        <w:insideV w:val="single" w:sz="2" w:space="0" w:color="8EA99A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99A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EA99A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DD" w:themeFill="accent3" w:themeFillTint="33"/>
      </w:tcPr>
    </w:tblStylePr>
    <w:tblStylePr w:type="band1Horz">
      <w:tblPr/>
      <w:tcPr>
        <w:shd w:val="clear" w:color="auto" w:fill="D9E2DD" w:themeFill="accent3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932B85"/>
    <w:rPr>
      <w:color w:val="3A4C42" w:themeColor="accent3" w:themeShade="BF"/>
    </w:rPr>
    <w:tblPr>
      <w:tblStyleRowBandSize w:val="1"/>
      <w:tblStyleColBandSize w:val="1"/>
      <w:tblBorders>
        <w:top w:val="single" w:sz="4" w:space="0" w:color="8EA99A" w:themeColor="accent3" w:themeTint="99"/>
        <w:left w:val="single" w:sz="4" w:space="0" w:color="8EA99A" w:themeColor="accent3" w:themeTint="99"/>
        <w:bottom w:val="single" w:sz="4" w:space="0" w:color="8EA99A" w:themeColor="accent3" w:themeTint="99"/>
        <w:right w:val="single" w:sz="4" w:space="0" w:color="8EA99A" w:themeColor="accent3" w:themeTint="99"/>
        <w:insideH w:val="single" w:sz="4" w:space="0" w:color="8EA99A" w:themeColor="accent3" w:themeTint="99"/>
        <w:insideV w:val="single" w:sz="4" w:space="0" w:color="8EA99A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8EA99A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99A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DD" w:themeFill="accent3" w:themeFillTint="33"/>
      </w:tcPr>
    </w:tblStylePr>
    <w:tblStylePr w:type="band1Horz">
      <w:tblPr/>
      <w:tcPr>
        <w:shd w:val="clear" w:color="auto" w:fill="D9E2DD" w:themeFill="accent3" w:themeFillTint="33"/>
      </w:tcPr>
    </w:tblStylePr>
  </w:style>
  <w:style w:type="paragraph" w:styleId="NormalWeb">
    <w:name w:val="Normal (Web)"/>
    <w:basedOn w:val="Normal"/>
    <w:uiPriority w:val="99"/>
    <w:semiHidden/>
    <w:unhideWhenUsed/>
    <w:rsid w:val="009A38D2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530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0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0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y.Kennedy\OneDrive%20-%20Travelport\Documents\Custom%20Office%20Templates\TravelportUS%20Letter%20user%20guide%202021.dotx" TargetMode="External"/></Relationships>
</file>

<file path=word/theme/theme1.xml><?xml version="1.0" encoding="utf-8"?>
<a:theme xmlns:a="http://schemas.openxmlformats.org/drawingml/2006/main" name="Travelport Theme 2021">
  <a:themeElements>
    <a:clrScheme name="NEW Travelport">
      <a:dk1>
        <a:srgbClr val="000000"/>
      </a:dk1>
      <a:lt1>
        <a:srgbClr val="FFFFFF"/>
      </a:lt1>
      <a:dk2>
        <a:srgbClr val="4E6659"/>
      </a:dk2>
      <a:lt2>
        <a:srgbClr val="F7E3CB"/>
      </a:lt2>
      <a:accent1>
        <a:srgbClr val="FF5E6F"/>
      </a:accent1>
      <a:accent2>
        <a:srgbClr val="0A121A"/>
      </a:accent2>
      <a:accent3>
        <a:srgbClr val="4E6659"/>
      </a:accent3>
      <a:accent4>
        <a:srgbClr val="F7E3CB"/>
      </a:accent4>
      <a:accent5>
        <a:srgbClr val="FF5E6F"/>
      </a:accent5>
      <a:accent6>
        <a:srgbClr val="0A121A"/>
      </a:accent6>
      <a:hlink>
        <a:srgbClr val="4E6659"/>
      </a:hlink>
      <a:folHlink>
        <a:srgbClr val="FF5E6F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Travelport Theme 2021" id="{F2AABD65-A474-5149-BACB-CFD6E9A94519}" vid="{438916DB-E903-004C-8FAE-C395BA04D5D8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B137BCC2B5294691BC65C2FF6ABA1B" ma:contentTypeVersion="6" ma:contentTypeDescription="Create a new document." ma:contentTypeScope="" ma:versionID="4f21fb4a82c59be0f07c5acb1ca53528">
  <xsd:schema xmlns:xsd="http://www.w3.org/2001/XMLSchema" xmlns:xs="http://www.w3.org/2001/XMLSchema" xmlns:p="http://schemas.microsoft.com/office/2006/metadata/properties" xmlns:ns2="c443a90d-d783-4b9f-bfa9-99978ed1f3d7" targetNamespace="http://schemas.microsoft.com/office/2006/metadata/properties" ma:root="true" ma:fieldsID="432c98aae163b7f708ec4555a0270704" ns2:_="">
    <xsd:import namespace="c443a90d-d783-4b9f-bfa9-99978ed1f3d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43a90d-d783-4b9f-bfa9-99978ed1f3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AA5A77-D3B3-4460-AB71-98439A00627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F903E30-3F89-4A32-9B7E-4026315C7F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43a90d-d783-4b9f-bfa9-99978ed1f3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E3F42A5-5BD9-46F3-9340-DC28F6EA7F49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626A1034-9C88-4489-ABF3-5960C044EC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TravelportUS Letter user guide 2021.dotx</Template>
  <TotalTime>6</TotalTime>
  <Pages>9</Pages>
  <Words>752</Words>
  <Characters>4293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Grey worldwide</Company>
  <LinksUpToDate>false</LinksUpToDate>
  <CharactersWithSpaces>5035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Kennedy, Mary</dc:creator>
  <cp:lastModifiedBy>Price, James</cp:lastModifiedBy>
  <cp:revision>5</cp:revision>
  <cp:lastPrinted>2014-07-24T10:51:00Z</cp:lastPrinted>
  <dcterms:created xsi:type="dcterms:W3CDTF">2022-02-28T19:11:00Z</dcterms:created>
  <dcterms:modified xsi:type="dcterms:W3CDTF">2022-03-01T01:26:00Z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0x01010097B137BCC2B5294691BC65C2FF6ABA1B</vt:lpwstr>
  </property>
</Properties>
</file>